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2C4" w:rsidRDefault="00336F9B" w:rsidP="00336F9B">
      <w:pPr>
        <w:spacing w:after="0" w:line="240" w:lineRule="auto"/>
        <w:jc w:val="center"/>
      </w:pPr>
      <w:r w:rsidRPr="006339D0">
        <w:t xml:space="preserve">      </w:t>
      </w:r>
    </w:p>
    <w:p w:rsidR="00D032C4" w:rsidRDefault="00D032C4" w:rsidP="00336F9B">
      <w:pPr>
        <w:spacing w:after="0" w:line="240" w:lineRule="auto"/>
        <w:jc w:val="center"/>
      </w:pPr>
    </w:p>
    <w:p w:rsidR="00336F9B" w:rsidRPr="006339D0" w:rsidRDefault="00336F9B" w:rsidP="00336F9B">
      <w:pPr>
        <w:spacing w:after="0" w:line="240" w:lineRule="auto"/>
        <w:jc w:val="center"/>
      </w:pPr>
      <w:r w:rsidRPr="006339D0">
        <w:t xml:space="preserve">ДОГОВОР </w:t>
      </w:r>
      <w:r w:rsidRPr="006339D0">
        <w:rPr>
          <w:noProof/>
        </w:rPr>
        <w:t>№____</w:t>
      </w:r>
    </w:p>
    <w:p w:rsidR="00336F9B" w:rsidRPr="006339D0" w:rsidRDefault="00336F9B" w:rsidP="00336F9B">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336F9B" w:rsidRPr="006339D0" w:rsidRDefault="00336F9B" w:rsidP="00336F9B">
      <w:pPr>
        <w:spacing w:after="0" w:line="240" w:lineRule="auto"/>
        <w:ind w:left="320" w:right="400"/>
        <w:jc w:val="center"/>
      </w:pPr>
    </w:p>
    <w:p w:rsidR="00336F9B" w:rsidRPr="006339D0" w:rsidRDefault="00336F9B" w:rsidP="00336F9B">
      <w:pPr>
        <w:spacing w:after="0" w:line="240" w:lineRule="auto"/>
        <w:jc w:val="both"/>
      </w:pPr>
      <w:r w:rsidRPr="006339D0">
        <w:t xml:space="preserve">г. </w:t>
      </w:r>
      <w:r>
        <w:t>Мурманск</w:t>
      </w:r>
      <w:r w:rsidRPr="006339D0">
        <w:rPr>
          <w:noProof/>
        </w:rPr>
        <w:tab/>
        <w:t xml:space="preserve">                                                                                          «___»________ 20___</w:t>
      </w:r>
      <w:r w:rsidRPr="006339D0">
        <w:t xml:space="preserve"> г.</w:t>
      </w:r>
    </w:p>
    <w:p w:rsidR="00336F9B" w:rsidRPr="006339D0" w:rsidRDefault="00336F9B" w:rsidP="00336F9B">
      <w:pPr>
        <w:spacing w:after="0" w:line="240" w:lineRule="auto"/>
        <w:jc w:val="both"/>
      </w:pPr>
    </w:p>
    <w:p w:rsidR="00336F9B" w:rsidRPr="006339D0" w:rsidRDefault="00336F9B" w:rsidP="00336F9B">
      <w:pPr>
        <w:spacing w:after="0" w:line="240" w:lineRule="auto"/>
        <w:ind w:firstLine="720"/>
        <w:jc w:val="both"/>
      </w:pPr>
      <w:r w:rsidRPr="006339D0">
        <w:t xml:space="preserve">ОАО «ТГК-1», именуемое в дальнейшем «Заказчик», в лице </w:t>
      </w:r>
      <w:r w:rsidRPr="00446AA7">
        <w:t>заместителя генерального директора - директора филиала «Кольский» ОАО «ТГК-1» Антипова Александра Геннадьевича</w:t>
      </w:r>
      <w:r w:rsidRPr="00D2041B">
        <w:t xml:space="preserve"> </w:t>
      </w:r>
      <w:r w:rsidRPr="006339D0">
        <w:t xml:space="preserve">, действующего на основании </w:t>
      </w:r>
      <w:r>
        <w:t>доверенности № 319-2016 от 01.01.2016 г</w:t>
      </w:r>
      <w:r w:rsidRPr="00D2041B">
        <w:t xml:space="preserve"> </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336F9B" w:rsidRPr="006339D0" w:rsidRDefault="00336F9B" w:rsidP="00336F9B">
      <w:pPr>
        <w:pStyle w:val="1"/>
        <w:spacing w:line="240" w:lineRule="auto"/>
        <w:rPr>
          <w:b w:val="0"/>
          <w:sz w:val="22"/>
          <w:szCs w:val="22"/>
        </w:rPr>
      </w:pPr>
      <w:r w:rsidRPr="006339D0">
        <w:rPr>
          <w:b w:val="0"/>
          <w:sz w:val="22"/>
          <w:szCs w:val="22"/>
        </w:rPr>
        <w:t>ТЕРМИНЫ И ОПРЕДЕЛЕНИЯ</w:t>
      </w:r>
    </w:p>
    <w:p w:rsidR="00336F9B" w:rsidRPr="006339D0" w:rsidRDefault="00336F9B" w:rsidP="00336F9B">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36F9B" w:rsidRPr="006339D0" w:rsidRDefault="00336F9B" w:rsidP="00336F9B">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336F9B" w:rsidRPr="006339D0" w:rsidRDefault="00336F9B" w:rsidP="00336F9B">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336F9B" w:rsidRPr="006339D0" w:rsidRDefault="00336F9B" w:rsidP="00336F9B">
      <w:pPr>
        <w:spacing w:after="120" w:line="240" w:lineRule="auto"/>
        <w:jc w:val="both"/>
      </w:pPr>
      <w:r w:rsidRPr="006339D0">
        <w:t>Объект –</w:t>
      </w:r>
      <w:r w:rsidRPr="00D2041B">
        <w:t xml:space="preserve"> Мурманская область, Кольский район, Верхне-Туломская ГЭС (ГЭС-12), Серебрянская ГЭС-1 (ГЭС-15), Серебрянская ГЭС-2 (ГЭС-16), Верхне-Териберская ГЭС (ГЭС-18), Нижне-Териберская ГЭС (ГЭС-19) КТСГЭС филиала «Кольский» ОАО «ТГК-1»</w:t>
      </w:r>
      <w:r>
        <w:t>.</w:t>
      </w:r>
      <w:r w:rsidRPr="006339D0">
        <w:t xml:space="preserve"> </w:t>
      </w:r>
    </w:p>
    <w:p w:rsidR="00336F9B" w:rsidRPr="006339D0" w:rsidRDefault="00336F9B" w:rsidP="00336F9B">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336F9B" w:rsidRPr="006339D0" w:rsidRDefault="00336F9B" w:rsidP="00336F9B">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336F9B" w:rsidRPr="006339D0" w:rsidRDefault="00336F9B" w:rsidP="00336F9B">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36F9B" w:rsidRPr="006339D0" w:rsidRDefault="00336F9B" w:rsidP="00336F9B">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336F9B" w:rsidRPr="006339D0" w:rsidRDefault="00336F9B" w:rsidP="00336F9B">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336F9B" w:rsidRPr="006339D0" w:rsidRDefault="00336F9B" w:rsidP="00336F9B">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336F9B" w:rsidRPr="006339D0" w:rsidRDefault="00336F9B" w:rsidP="00336F9B">
      <w:pPr>
        <w:spacing w:after="120" w:line="240" w:lineRule="auto"/>
        <w:jc w:val="both"/>
      </w:pPr>
      <w:r w:rsidRPr="006339D0">
        <w:lastRenderedPageBreak/>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336F9B" w:rsidRPr="006339D0" w:rsidRDefault="00336F9B" w:rsidP="00336F9B">
      <w:pPr>
        <w:spacing w:after="120" w:line="240" w:lineRule="auto"/>
        <w:jc w:val="both"/>
      </w:pPr>
    </w:p>
    <w:p w:rsidR="00336F9B" w:rsidRPr="006339D0" w:rsidRDefault="00336F9B" w:rsidP="00336F9B">
      <w:pPr>
        <w:numPr>
          <w:ilvl w:val="0"/>
          <w:numId w:val="1"/>
        </w:numPr>
        <w:tabs>
          <w:tab w:val="clear" w:pos="3960"/>
        </w:tabs>
        <w:spacing w:after="0" w:line="240" w:lineRule="auto"/>
        <w:ind w:left="0" w:firstLine="0"/>
        <w:jc w:val="center"/>
      </w:pPr>
      <w:r w:rsidRPr="006339D0">
        <w:t>ПРЕДМЕТ ДОГОВОРА</w:t>
      </w:r>
    </w:p>
    <w:p w:rsidR="00336F9B" w:rsidRPr="006339D0" w:rsidRDefault="00336F9B" w:rsidP="00336F9B">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 xml:space="preserve"> "</w:t>
      </w:r>
      <w:r w:rsidRPr="00D2041B">
        <w:t>ПИР и монтаж локальных систем оповещения ГЭС-12, ГЭС-15, ГЭС-16, ГЭС-18, ГЭС-19 КТСГЭС филиала «Кольский»</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336F9B" w:rsidRPr="006339D0" w:rsidRDefault="00336F9B" w:rsidP="00336F9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336F9B" w:rsidRPr="006339D0" w:rsidRDefault="00336F9B" w:rsidP="00336F9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336F9B" w:rsidRPr="006339D0" w:rsidRDefault="00336F9B" w:rsidP="00336F9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336F9B" w:rsidRPr="006339D0" w:rsidRDefault="00336F9B" w:rsidP="00336F9B">
      <w:pPr>
        <w:pStyle w:val="a3"/>
        <w:spacing w:after="0" w:line="240" w:lineRule="auto"/>
        <w:ind w:left="709"/>
        <w:jc w:val="both"/>
        <w:rPr>
          <w:sz w:val="22"/>
          <w:szCs w:val="22"/>
        </w:rPr>
      </w:pPr>
    </w:p>
    <w:p w:rsidR="00336F9B" w:rsidRPr="006339D0" w:rsidRDefault="00336F9B" w:rsidP="00336F9B">
      <w:pPr>
        <w:numPr>
          <w:ilvl w:val="0"/>
          <w:numId w:val="1"/>
        </w:numPr>
        <w:tabs>
          <w:tab w:val="clear" w:pos="3960"/>
        </w:tabs>
        <w:spacing w:after="0" w:line="240" w:lineRule="auto"/>
        <w:ind w:left="0" w:firstLine="0"/>
        <w:jc w:val="center"/>
      </w:pPr>
      <w:r w:rsidRPr="006339D0">
        <w:t>ЦЕНА ДОГОВОРА</w:t>
      </w:r>
    </w:p>
    <w:p w:rsidR="00336F9B" w:rsidRPr="006339D0" w:rsidRDefault="00336F9B" w:rsidP="00336F9B">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336F9B" w:rsidRPr="006339D0" w:rsidRDefault="00336F9B" w:rsidP="00336F9B">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 3 </w:t>
      </w:r>
      <w:r w:rsidRPr="006339D0">
        <w:t xml:space="preserve"> к настоящему Договору) составляет ______ (________) рублей ____ копеек, в т.ч. НДС 18% - ___________ рублей.</w:t>
      </w:r>
    </w:p>
    <w:p w:rsidR="00336F9B" w:rsidRPr="006339D0" w:rsidRDefault="00336F9B" w:rsidP="00336F9B">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336F9B" w:rsidRPr="006339D0" w:rsidRDefault="00336F9B" w:rsidP="00336F9B">
      <w:pPr>
        <w:spacing w:after="0" w:line="240" w:lineRule="auto"/>
        <w:ind w:firstLine="720"/>
        <w:jc w:val="both"/>
        <w:rPr>
          <w:i/>
        </w:rPr>
      </w:pPr>
      <w:r w:rsidRPr="006339D0">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336F9B" w:rsidRPr="00336F9B" w:rsidRDefault="00336F9B" w:rsidP="00336F9B">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336F9B" w:rsidRPr="006339D0" w:rsidRDefault="00336F9B" w:rsidP="00336F9B">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336F9B" w:rsidRPr="006339D0" w:rsidRDefault="00336F9B" w:rsidP="00336F9B">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336F9B" w:rsidRPr="006339D0" w:rsidRDefault="00336F9B" w:rsidP="00336F9B">
      <w:pPr>
        <w:spacing w:after="0" w:line="240" w:lineRule="auto"/>
        <w:ind w:firstLine="720"/>
        <w:jc w:val="both"/>
      </w:pPr>
      <w:r w:rsidRPr="006339D0">
        <w:t>2.4. Положения п.п. 2.2-2.3 настоящего Договора не распространяются на отношения Сторон по выполнению проектных и изыскательских работ.</w:t>
      </w:r>
    </w:p>
    <w:p w:rsidR="00336F9B" w:rsidRPr="006339D0" w:rsidRDefault="00336F9B" w:rsidP="00336F9B">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w:t>
      </w:r>
      <w:r w:rsidRPr="006339D0">
        <w:lastRenderedPageBreak/>
        <w:t>коэффициентов (индексов), указанных в сметах, Расчете договорной цены и иных аналогичных документах.</w:t>
      </w:r>
    </w:p>
    <w:p w:rsidR="00336F9B" w:rsidRPr="006339D0" w:rsidRDefault="00336F9B" w:rsidP="00336F9B">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336F9B" w:rsidRPr="006339D0" w:rsidRDefault="00336F9B" w:rsidP="00336F9B">
      <w:pPr>
        <w:spacing w:after="0" w:line="240" w:lineRule="auto"/>
        <w:ind w:firstLine="709"/>
        <w:jc w:val="both"/>
      </w:pPr>
      <w:r w:rsidRPr="006339D0">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336F9B" w:rsidRPr="006339D0" w:rsidRDefault="00336F9B" w:rsidP="00336F9B">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336F9B" w:rsidRPr="006339D0" w:rsidRDefault="00336F9B" w:rsidP="00336F9B">
      <w:pPr>
        <w:spacing w:after="0" w:line="240" w:lineRule="auto"/>
        <w:ind w:firstLine="709"/>
        <w:jc w:val="both"/>
      </w:pPr>
      <w:r w:rsidRPr="006339D0">
        <w:t>2.9. Заказчик вправе не оплачивать принятые Работы по настоящему Договору в случаях:</w:t>
      </w:r>
    </w:p>
    <w:p w:rsidR="00336F9B" w:rsidRPr="006339D0" w:rsidRDefault="00336F9B" w:rsidP="00336F9B">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336F9B" w:rsidRPr="006339D0" w:rsidRDefault="00336F9B" w:rsidP="00336F9B">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336F9B" w:rsidRPr="006339D0" w:rsidRDefault="00336F9B" w:rsidP="00336F9B">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336F9B" w:rsidRPr="006339D0" w:rsidRDefault="00336F9B" w:rsidP="00336F9B">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336F9B" w:rsidRPr="006339D0" w:rsidRDefault="00336F9B" w:rsidP="00336F9B">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336F9B" w:rsidRPr="00336F9B" w:rsidRDefault="00336F9B" w:rsidP="00336F9B">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336F9B" w:rsidRDefault="00336F9B" w:rsidP="00336F9B">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336F9B" w:rsidRPr="006339D0" w:rsidRDefault="00336F9B" w:rsidP="00336F9B">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336F9B" w:rsidRPr="006339D0" w:rsidRDefault="00336F9B" w:rsidP="00336F9B">
      <w:pPr>
        <w:spacing w:after="0" w:line="240" w:lineRule="auto"/>
        <w:jc w:val="both"/>
      </w:pPr>
    </w:p>
    <w:p w:rsidR="00336F9B" w:rsidRPr="006339D0" w:rsidRDefault="00336F9B" w:rsidP="00336F9B">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336F9B" w:rsidRPr="006339D0" w:rsidRDefault="00336F9B" w:rsidP="00336F9B">
      <w:pPr>
        <w:spacing w:after="0" w:line="240" w:lineRule="auto"/>
        <w:jc w:val="center"/>
        <w:rPr>
          <w:bCs/>
        </w:rPr>
      </w:pPr>
      <w:r w:rsidRPr="006339D0">
        <w:rPr>
          <w:bCs/>
        </w:rPr>
        <w:t>СРОКИ И ПОРЯДОК ОПЛАТЫ ПРОЕКТНЫХ И ИЗЫСКАТЕЛЬСКИХ РАБОТ</w:t>
      </w:r>
    </w:p>
    <w:p w:rsidR="00336F9B" w:rsidRPr="006339D0" w:rsidRDefault="00336F9B" w:rsidP="00336F9B">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t xml:space="preserve"> </w:t>
      </w:r>
      <w:r w:rsidRPr="006339D0">
        <w:t>2 к настоящему Договору).</w:t>
      </w:r>
    </w:p>
    <w:p w:rsidR="00336F9B" w:rsidRPr="006339D0" w:rsidRDefault="00336F9B" w:rsidP="00336F9B">
      <w:pPr>
        <w:spacing w:after="0" w:line="240" w:lineRule="auto"/>
        <w:ind w:firstLine="709"/>
        <w:jc w:val="both"/>
      </w:pPr>
      <w:r w:rsidRPr="006339D0">
        <w:t>Сроки выполнения проектных и изыскательских работ:</w:t>
      </w:r>
    </w:p>
    <w:p w:rsidR="00336F9B" w:rsidRPr="006339D0" w:rsidRDefault="00336F9B" w:rsidP="00336F9B">
      <w:pPr>
        <w:spacing w:after="0" w:line="240" w:lineRule="auto"/>
        <w:ind w:firstLine="709"/>
        <w:jc w:val="both"/>
      </w:pPr>
      <w:r w:rsidRPr="006339D0">
        <w:t>начало работ – с момента заключения настоящего Договора;</w:t>
      </w:r>
    </w:p>
    <w:p w:rsidR="00336F9B" w:rsidRPr="006339D0" w:rsidRDefault="00336F9B" w:rsidP="00336F9B">
      <w:pPr>
        <w:spacing w:after="0" w:line="240" w:lineRule="auto"/>
        <w:ind w:firstLine="709"/>
        <w:jc w:val="both"/>
      </w:pPr>
      <w:r w:rsidRPr="006339D0">
        <w:t xml:space="preserve">окончание работ – в течение _____ (______) дней с момента начала работ; </w:t>
      </w:r>
    </w:p>
    <w:p w:rsidR="00336F9B" w:rsidRPr="006339D0" w:rsidRDefault="00336F9B" w:rsidP="00336F9B">
      <w:pPr>
        <w:spacing w:after="0" w:line="240" w:lineRule="auto"/>
        <w:ind w:firstLine="709"/>
        <w:jc w:val="both"/>
      </w:pPr>
      <w:r w:rsidRPr="006339D0">
        <w:t xml:space="preserve">дата окончания работ </w:t>
      </w:r>
      <w:r w:rsidR="00F17B17">
        <w:t>«1</w:t>
      </w:r>
      <w:bookmarkStart w:id="0" w:name="_GoBack"/>
      <w:bookmarkEnd w:id="0"/>
      <w:r w:rsidR="00F17B17">
        <w:t>0»</w:t>
      </w:r>
      <w:r w:rsidRPr="00D2041B">
        <w:t xml:space="preserve"> </w:t>
      </w:r>
      <w:r w:rsidR="00F17B17">
        <w:t>июня</w:t>
      </w:r>
      <w:r w:rsidRPr="00D2041B">
        <w:t xml:space="preserve"> 2016</w:t>
      </w:r>
      <w:r>
        <w:t>г</w:t>
      </w:r>
      <w:r w:rsidRPr="006339D0">
        <w:t>.</w:t>
      </w:r>
    </w:p>
    <w:p w:rsidR="00336F9B" w:rsidRPr="006339D0" w:rsidRDefault="00336F9B" w:rsidP="00336F9B">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rsidRPr="00D2041B">
        <w:t>7 (семь</w:t>
      </w:r>
      <w:r w:rsidRPr="006339D0">
        <w:t>)</w:t>
      </w:r>
      <w:r>
        <w:t xml:space="preserve"> </w:t>
      </w:r>
      <w:r w:rsidRPr="006339D0">
        <w:t>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336F9B" w:rsidRPr="006339D0" w:rsidRDefault="00336F9B" w:rsidP="00336F9B">
      <w:pPr>
        <w:spacing w:after="0" w:line="240" w:lineRule="auto"/>
        <w:ind w:firstLine="709"/>
        <w:jc w:val="both"/>
      </w:pPr>
      <w:r w:rsidRPr="006339D0">
        <w:t xml:space="preserve">3.3. Заказчик в течение </w:t>
      </w:r>
      <w:r w:rsidRPr="00D2041B">
        <w:t>30 (тридцать</w:t>
      </w:r>
      <w:r>
        <w:t xml:space="preserve">) </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336F9B" w:rsidRPr="006339D0" w:rsidRDefault="00336F9B" w:rsidP="00336F9B">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336F9B" w:rsidRPr="006339D0" w:rsidRDefault="00336F9B" w:rsidP="00336F9B">
      <w:pPr>
        <w:autoSpaceDE w:val="0"/>
        <w:autoSpaceDN w:val="0"/>
        <w:adjustRightInd w:val="0"/>
        <w:spacing w:after="0" w:line="240" w:lineRule="auto"/>
        <w:ind w:firstLine="709"/>
        <w:jc w:val="both"/>
      </w:pPr>
      <w:r w:rsidRPr="006339D0">
        <w:lastRenderedPageBreak/>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336F9B" w:rsidRPr="00061F0A" w:rsidRDefault="00336F9B" w:rsidP="00336F9B">
      <w:pPr>
        <w:autoSpaceDE w:val="0"/>
        <w:autoSpaceDN w:val="0"/>
        <w:adjustRightInd w:val="0"/>
        <w:spacing w:after="0" w:line="240" w:lineRule="auto"/>
        <w:ind w:firstLine="709"/>
        <w:jc w:val="both"/>
      </w:pPr>
      <w:r w:rsidRPr="006339D0">
        <w:t>3.6.</w:t>
      </w:r>
      <w:r w:rsidRPr="00336F9B">
        <w:t xml:space="preserve">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336F9B" w:rsidRPr="006339D0" w:rsidRDefault="00336F9B" w:rsidP="00336F9B">
      <w:pPr>
        <w:autoSpaceDE w:val="0"/>
        <w:autoSpaceDN w:val="0"/>
        <w:adjustRightInd w:val="0"/>
        <w:spacing w:after="0" w:line="240" w:lineRule="auto"/>
        <w:ind w:firstLine="709"/>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336F9B" w:rsidRPr="006339D0" w:rsidRDefault="00336F9B" w:rsidP="00336F9B">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36F9B" w:rsidRPr="006339D0" w:rsidRDefault="00336F9B" w:rsidP="00336F9B">
      <w:pPr>
        <w:spacing w:after="0" w:line="240" w:lineRule="auto"/>
        <w:ind w:firstLine="709"/>
        <w:jc w:val="both"/>
      </w:pPr>
      <w:r w:rsidRPr="006339D0">
        <w:t xml:space="preserve">3.7. В течение </w:t>
      </w:r>
      <w:r w:rsidRPr="00D2041B">
        <w:t>10 (десяти</w:t>
      </w:r>
      <w:r>
        <w:t>)</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336F9B" w:rsidRPr="006339D0" w:rsidRDefault="00336F9B" w:rsidP="00336F9B">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336F9B" w:rsidRPr="006339D0" w:rsidRDefault="00336F9B" w:rsidP="00336F9B">
      <w:pPr>
        <w:spacing w:after="0" w:line="240" w:lineRule="auto"/>
        <w:ind w:firstLine="709"/>
        <w:jc w:val="both"/>
      </w:pPr>
      <w:r w:rsidRPr="006339D0">
        <w:t>Досрочная поставка Оборудования допускается только по соглашению Сторон.</w:t>
      </w:r>
    </w:p>
    <w:p w:rsidR="00336F9B" w:rsidRPr="006339D0" w:rsidRDefault="00336F9B" w:rsidP="00336F9B">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336F9B" w:rsidRPr="006339D0" w:rsidRDefault="00336F9B" w:rsidP="00336F9B">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336F9B" w:rsidRPr="006339D0" w:rsidRDefault="00336F9B" w:rsidP="00336F9B">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336F9B" w:rsidRPr="006339D0" w:rsidRDefault="00336F9B" w:rsidP="00336F9B">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336F9B" w:rsidRPr="006339D0" w:rsidRDefault="00336F9B" w:rsidP="00336F9B">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336F9B" w:rsidRPr="006339D0" w:rsidRDefault="00336F9B" w:rsidP="00336F9B">
      <w:pPr>
        <w:spacing w:after="0" w:line="240" w:lineRule="auto"/>
        <w:ind w:firstLine="709"/>
        <w:jc w:val="both"/>
      </w:pPr>
    </w:p>
    <w:p w:rsidR="00336F9B" w:rsidRPr="006339D0" w:rsidRDefault="00336F9B" w:rsidP="00336F9B">
      <w:pPr>
        <w:spacing w:after="0" w:line="240" w:lineRule="auto"/>
        <w:ind w:firstLine="709"/>
        <w:jc w:val="both"/>
      </w:pPr>
    </w:p>
    <w:p w:rsidR="00336F9B" w:rsidRPr="006339D0" w:rsidRDefault="00336F9B" w:rsidP="00336F9B">
      <w:pPr>
        <w:spacing w:after="0" w:line="240" w:lineRule="auto"/>
        <w:jc w:val="center"/>
        <w:rPr>
          <w:bCs/>
        </w:rPr>
      </w:pPr>
      <w:r w:rsidRPr="006339D0">
        <w:rPr>
          <w:bCs/>
        </w:rPr>
        <w:t>4. ПОСТАВКА ОБОРУДОВАНИЯ.</w:t>
      </w:r>
    </w:p>
    <w:p w:rsidR="00336F9B" w:rsidRPr="006339D0" w:rsidRDefault="00336F9B" w:rsidP="00336F9B">
      <w:pPr>
        <w:spacing w:after="0" w:line="240" w:lineRule="auto"/>
        <w:jc w:val="center"/>
        <w:rPr>
          <w:bCs/>
        </w:rPr>
      </w:pPr>
      <w:r w:rsidRPr="006339D0">
        <w:rPr>
          <w:bCs/>
        </w:rPr>
        <w:t xml:space="preserve"> СРОКИ И ПОРЯДОК ОПЛАТЫ ПОСТАВКИ ОБОРУДОВАНИЯ.</w:t>
      </w:r>
    </w:p>
    <w:p w:rsidR="00336F9B" w:rsidRPr="006339D0" w:rsidRDefault="00336F9B" w:rsidP="00336F9B">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336F9B" w:rsidRPr="006339D0" w:rsidRDefault="00336F9B" w:rsidP="00336F9B">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336F9B" w:rsidRPr="006339D0" w:rsidRDefault="00336F9B" w:rsidP="00336F9B">
      <w:pPr>
        <w:spacing w:after="0" w:line="240" w:lineRule="auto"/>
        <w:ind w:firstLine="709"/>
        <w:jc w:val="both"/>
      </w:pPr>
      <w:r w:rsidRPr="006339D0">
        <w:lastRenderedPageBreak/>
        <w:t>Подрядчик обязуется осуществить доставку, приемку, разгрузку, складирование, хранение и шеф-монтаж Оборудования.</w:t>
      </w:r>
    </w:p>
    <w:p w:rsidR="00336F9B" w:rsidRPr="006339D0" w:rsidRDefault="00336F9B" w:rsidP="00336F9B">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336F9B" w:rsidRPr="006339D0" w:rsidRDefault="00336F9B" w:rsidP="00336F9B">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336F9B" w:rsidRPr="006339D0" w:rsidRDefault="00336F9B" w:rsidP="00336F9B">
      <w:pPr>
        <w:spacing w:after="0" w:line="240" w:lineRule="auto"/>
        <w:jc w:val="both"/>
      </w:pPr>
      <w:r w:rsidRPr="006339D0">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336F9B" w:rsidRPr="006339D0" w:rsidRDefault="00336F9B" w:rsidP="00336F9B">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336F9B" w:rsidRPr="006339D0" w:rsidRDefault="00336F9B" w:rsidP="00336F9B">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336F9B" w:rsidRPr="006339D0" w:rsidRDefault="00336F9B" w:rsidP="00336F9B">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336F9B" w:rsidRPr="006339D0" w:rsidRDefault="00336F9B" w:rsidP="00336F9B">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336F9B" w:rsidRPr="006339D0" w:rsidRDefault="00336F9B" w:rsidP="00336F9B">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336F9B" w:rsidRPr="006339D0" w:rsidRDefault="00336F9B" w:rsidP="00336F9B">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36F9B" w:rsidRPr="006339D0" w:rsidRDefault="00336F9B" w:rsidP="00336F9B">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rPr>
          <w:noProof/>
        </w:rPr>
        <w:t xml:space="preserve"> </w:t>
      </w:r>
      <w:r>
        <w:t xml:space="preserve">10 </w:t>
      </w:r>
      <w:r w:rsidRPr="006339D0">
        <w:rPr>
          <w:noProof/>
        </w:rPr>
        <w:t xml:space="preserve">  рабочих дней с даты обнаружения.</w:t>
      </w:r>
    </w:p>
    <w:p w:rsidR="00336F9B" w:rsidRPr="006339D0" w:rsidRDefault="00336F9B" w:rsidP="00336F9B">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336F9B" w:rsidRPr="006339D0" w:rsidRDefault="00336F9B" w:rsidP="00336F9B">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 xml:space="preserve"> 30 </w:t>
      </w:r>
      <w:r w:rsidRPr="006339D0">
        <w:rPr>
          <w:noProof/>
        </w:rPr>
        <w:t xml:space="preserve"> календарных дней с даты извещения Подрядчика об обнаружении поставленного контрафактного Оборудования;</w:t>
      </w:r>
    </w:p>
    <w:p w:rsidR="00336F9B" w:rsidRPr="006339D0" w:rsidRDefault="00336F9B" w:rsidP="00336F9B">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336F9B" w:rsidRPr="006339D0" w:rsidRDefault="00336F9B" w:rsidP="00336F9B">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336F9B" w:rsidRPr="006339D0" w:rsidRDefault="00336F9B" w:rsidP="00336F9B">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336F9B" w:rsidRPr="006339D0" w:rsidRDefault="00336F9B" w:rsidP="00336F9B">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336F9B" w:rsidRPr="006339D0" w:rsidRDefault="00336F9B" w:rsidP="00336F9B">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336F9B" w:rsidRPr="006339D0" w:rsidRDefault="00336F9B" w:rsidP="00336F9B">
      <w:pPr>
        <w:spacing w:after="0" w:line="240" w:lineRule="auto"/>
        <w:ind w:firstLine="709"/>
        <w:jc w:val="both"/>
        <w:rPr>
          <w:noProof/>
        </w:rPr>
      </w:pPr>
      <w:r w:rsidRPr="006339D0">
        <w:rPr>
          <w:noProof/>
        </w:rPr>
        <w:lastRenderedPageBreak/>
        <w:t>4.14. Подрядчик несет ответственность перед Заказчиком и третьими лицами за любой вред, причиненный Оборудованием.</w:t>
      </w:r>
    </w:p>
    <w:p w:rsidR="00336F9B" w:rsidRPr="006339D0" w:rsidRDefault="00336F9B" w:rsidP="00336F9B">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336F9B" w:rsidRPr="006339D0" w:rsidRDefault="00336F9B" w:rsidP="00336F9B">
      <w:pPr>
        <w:pStyle w:val="a5"/>
        <w:widowControl w:val="0"/>
        <w:numPr>
          <w:ilvl w:val="0"/>
          <w:numId w:val="2"/>
        </w:numPr>
        <w:spacing w:after="0" w:line="240" w:lineRule="auto"/>
        <w:jc w:val="both"/>
        <w:rPr>
          <w:sz w:val="22"/>
          <w:szCs w:val="22"/>
        </w:rPr>
      </w:pPr>
      <w:r w:rsidRPr="006339D0">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336F9B" w:rsidRPr="006339D0" w:rsidRDefault="00336F9B" w:rsidP="00336F9B">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336F9B" w:rsidRPr="006339D0" w:rsidRDefault="00336F9B" w:rsidP="00336F9B">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336F9B" w:rsidRPr="006339D0" w:rsidRDefault="00336F9B" w:rsidP="00336F9B">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336F9B" w:rsidRPr="006339D0" w:rsidRDefault="00336F9B" w:rsidP="00336F9B">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336F9B" w:rsidRPr="006339D0" w:rsidRDefault="00336F9B" w:rsidP="00336F9B">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336F9B" w:rsidRPr="006339D0" w:rsidRDefault="00336F9B" w:rsidP="00336F9B">
      <w:pPr>
        <w:tabs>
          <w:tab w:val="left" w:pos="1134"/>
        </w:tabs>
        <w:spacing w:line="240" w:lineRule="auto"/>
        <w:jc w:val="both"/>
      </w:pPr>
      <w:r w:rsidRPr="006339D0">
        <w:t>форме, не противоречащей действующему законодательству Российской Федерации.</w:t>
      </w:r>
    </w:p>
    <w:p w:rsidR="00336F9B" w:rsidRPr="006339D0" w:rsidRDefault="00336F9B" w:rsidP="00336F9B">
      <w:pPr>
        <w:spacing w:after="0" w:line="240" w:lineRule="auto"/>
        <w:ind w:firstLine="709"/>
        <w:jc w:val="both"/>
        <w:rPr>
          <w:noProof/>
        </w:rPr>
      </w:pPr>
    </w:p>
    <w:p w:rsidR="00336F9B" w:rsidRPr="006339D0" w:rsidRDefault="00336F9B" w:rsidP="00336F9B">
      <w:pPr>
        <w:spacing w:after="0" w:line="240" w:lineRule="auto"/>
        <w:jc w:val="center"/>
        <w:rPr>
          <w:bCs/>
        </w:rPr>
      </w:pPr>
      <w:r w:rsidRPr="006339D0">
        <w:rPr>
          <w:bCs/>
        </w:rPr>
        <w:t>5. ПОРЯДОК И СРОКИ ВЫПОЛНЕНИЯ</w:t>
      </w:r>
    </w:p>
    <w:p w:rsidR="00336F9B" w:rsidRPr="006339D0" w:rsidRDefault="00336F9B" w:rsidP="00336F9B">
      <w:pPr>
        <w:spacing w:after="0" w:line="240" w:lineRule="auto"/>
        <w:jc w:val="center"/>
        <w:rPr>
          <w:bCs/>
        </w:rPr>
      </w:pPr>
      <w:r w:rsidRPr="006339D0">
        <w:rPr>
          <w:bCs/>
        </w:rPr>
        <w:t>СТРОИТЕЛЬНО-МОНТАЖНЫХ РАБОТ</w:t>
      </w:r>
    </w:p>
    <w:p w:rsidR="00336F9B" w:rsidRPr="006339D0" w:rsidRDefault="00336F9B" w:rsidP="00336F9B">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336F9B" w:rsidRPr="006339D0" w:rsidRDefault="00336F9B" w:rsidP="00336F9B">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336F9B" w:rsidRPr="006339D0" w:rsidRDefault="00336F9B" w:rsidP="00336F9B">
      <w:pPr>
        <w:spacing w:after="0" w:line="240" w:lineRule="auto"/>
        <w:ind w:firstLine="709"/>
        <w:jc w:val="both"/>
      </w:pPr>
      <w:r w:rsidRPr="006339D0">
        <w:t>5.2. Срок выполнения подготовительных работ на стройплощадке:</w:t>
      </w:r>
    </w:p>
    <w:p w:rsidR="00336F9B" w:rsidRPr="006339D0" w:rsidRDefault="00336F9B" w:rsidP="00336F9B">
      <w:pPr>
        <w:spacing w:after="0" w:line="240" w:lineRule="auto"/>
        <w:ind w:firstLine="709"/>
        <w:jc w:val="both"/>
      </w:pPr>
      <w:r w:rsidRPr="006339D0">
        <w:t>начало работ – с момента подписания настоящего Договора;</w:t>
      </w:r>
    </w:p>
    <w:p w:rsidR="00336F9B" w:rsidRPr="006339D0" w:rsidRDefault="00336F9B" w:rsidP="00336F9B">
      <w:pPr>
        <w:spacing w:after="0" w:line="240" w:lineRule="auto"/>
        <w:ind w:firstLine="709"/>
        <w:jc w:val="both"/>
      </w:pPr>
      <w:r w:rsidRPr="006339D0">
        <w:t xml:space="preserve">окончание работ – в течение </w:t>
      </w:r>
      <w:r w:rsidRPr="00D2041B">
        <w:t>180 (сто восемьдесят</w:t>
      </w:r>
      <w:r w:rsidRPr="006339D0">
        <w:t>) дней с момента начала работ.</w:t>
      </w:r>
    </w:p>
    <w:p w:rsidR="00336F9B" w:rsidRPr="006339D0" w:rsidRDefault="00336F9B" w:rsidP="00336F9B">
      <w:pPr>
        <w:spacing w:after="0" w:line="240" w:lineRule="auto"/>
        <w:ind w:firstLine="709"/>
        <w:jc w:val="both"/>
      </w:pPr>
      <w:r w:rsidRPr="006339D0">
        <w:t>5.3. Заказчик обязуется:</w:t>
      </w:r>
    </w:p>
    <w:p w:rsidR="00336F9B" w:rsidRPr="006339D0" w:rsidRDefault="00336F9B" w:rsidP="00336F9B">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336F9B" w:rsidRPr="006339D0" w:rsidRDefault="00336F9B" w:rsidP="00336F9B">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336F9B" w:rsidRPr="006339D0" w:rsidRDefault="00336F9B" w:rsidP="00336F9B">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336F9B" w:rsidRPr="006339D0" w:rsidRDefault="00336F9B" w:rsidP="00336F9B">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336F9B" w:rsidRPr="006339D0" w:rsidRDefault="00336F9B" w:rsidP="00336F9B">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336F9B" w:rsidRPr="006339D0" w:rsidRDefault="00336F9B" w:rsidP="00336F9B">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336F9B" w:rsidRPr="006339D0" w:rsidRDefault="00336F9B" w:rsidP="00336F9B">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336F9B" w:rsidRPr="006339D0" w:rsidRDefault="00336F9B" w:rsidP="00336F9B">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36F9B" w:rsidRPr="006339D0" w:rsidRDefault="00336F9B" w:rsidP="00336F9B">
      <w:pPr>
        <w:spacing w:after="0" w:line="240" w:lineRule="auto"/>
        <w:ind w:firstLine="709"/>
        <w:jc w:val="both"/>
      </w:pPr>
      <w:r w:rsidRPr="006339D0">
        <w:t>5.3.9. Заказчик по своему усмотрению может:</w:t>
      </w:r>
    </w:p>
    <w:p w:rsidR="00336F9B" w:rsidRPr="006339D0" w:rsidRDefault="00336F9B" w:rsidP="00336F9B">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336F9B" w:rsidRPr="006339D0" w:rsidRDefault="00336F9B" w:rsidP="00336F9B">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336F9B" w:rsidRPr="006339D0" w:rsidRDefault="00336F9B" w:rsidP="00336F9B">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336F9B" w:rsidRPr="006339D0" w:rsidRDefault="00336F9B" w:rsidP="00336F9B">
      <w:pPr>
        <w:spacing w:after="0" w:line="240" w:lineRule="auto"/>
        <w:ind w:firstLine="709"/>
        <w:jc w:val="both"/>
        <w:rPr>
          <w:noProof/>
        </w:rPr>
      </w:pPr>
      <w:r w:rsidRPr="006339D0">
        <w:rPr>
          <w:noProof/>
        </w:rPr>
        <w:t>5.4. Подрядчик обязуется:</w:t>
      </w:r>
    </w:p>
    <w:p w:rsidR="00336F9B" w:rsidRPr="006339D0" w:rsidRDefault="00336F9B" w:rsidP="00336F9B">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336F9B" w:rsidRPr="006339D0" w:rsidRDefault="00336F9B" w:rsidP="00336F9B">
      <w:pPr>
        <w:spacing w:after="0" w:line="240" w:lineRule="auto"/>
        <w:ind w:firstLine="709"/>
        <w:jc w:val="both"/>
        <w:rPr>
          <w:noProof/>
        </w:rPr>
      </w:pPr>
      <w:r w:rsidRPr="006339D0">
        <w:rPr>
          <w:noProof/>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336F9B" w:rsidRPr="006339D0" w:rsidRDefault="00336F9B" w:rsidP="00336F9B">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336F9B" w:rsidRPr="006339D0" w:rsidRDefault="00336F9B" w:rsidP="00336F9B">
      <w:pPr>
        <w:spacing w:after="0" w:line="240" w:lineRule="auto"/>
        <w:ind w:firstLine="709"/>
        <w:jc w:val="both"/>
        <w:rPr>
          <w:noProof/>
        </w:rPr>
      </w:pPr>
      <w:r w:rsidRPr="006339D0">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336F9B" w:rsidRPr="006339D0" w:rsidRDefault="00336F9B" w:rsidP="00336F9B">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336F9B" w:rsidRPr="006339D0" w:rsidRDefault="00336F9B" w:rsidP="00336F9B">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336F9B" w:rsidRPr="006339D0" w:rsidRDefault="00336F9B" w:rsidP="00336F9B">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336F9B" w:rsidRPr="006339D0" w:rsidRDefault="00336F9B" w:rsidP="00336F9B">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336F9B" w:rsidRPr="006339D0" w:rsidRDefault="00336F9B" w:rsidP="00336F9B">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336F9B" w:rsidRPr="006339D0" w:rsidRDefault="00336F9B" w:rsidP="00336F9B">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36F9B" w:rsidRPr="006339D0" w:rsidRDefault="00336F9B" w:rsidP="00336F9B">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336F9B" w:rsidRPr="006339D0" w:rsidRDefault="00336F9B" w:rsidP="00336F9B">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336F9B" w:rsidRPr="006339D0" w:rsidRDefault="00336F9B" w:rsidP="00336F9B">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336F9B" w:rsidRPr="006339D0" w:rsidRDefault="00336F9B" w:rsidP="00336F9B">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336F9B" w:rsidRPr="006339D0" w:rsidRDefault="00336F9B" w:rsidP="00336F9B">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336F9B" w:rsidRPr="006339D0" w:rsidRDefault="00336F9B" w:rsidP="00336F9B">
      <w:pPr>
        <w:spacing w:after="0" w:line="240" w:lineRule="auto"/>
        <w:ind w:firstLine="709"/>
        <w:jc w:val="both"/>
      </w:pPr>
      <w:r w:rsidRPr="006339D0">
        <w:lastRenderedPageBreak/>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336F9B" w:rsidRPr="006339D0" w:rsidRDefault="00336F9B" w:rsidP="00336F9B">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336F9B" w:rsidRPr="006339D0" w:rsidRDefault="00336F9B" w:rsidP="00336F9B">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336F9B" w:rsidRPr="006339D0" w:rsidRDefault="00336F9B" w:rsidP="00336F9B">
      <w:pPr>
        <w:spacing w:after="0" w:line="240" w:lineRule="auto"/>
        <w:ind w:firstLine="709"/>
        <w:jc w:val="both"/>
      </w:pPr>
      <w:r w:rsidRPr="006339D0">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336F9B" w:rsidRPr="006339D0" w:rsidRDefault="00336F9B" w:rsidP="00336F9B">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36F9B" w:rsidRPr="006339D0" w:rsidRDefault="00336F9B" w:rsidP="00336F9B">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336F9B" w:rsidRPr="006339D0" w:rsidRDefault="00336F9B" w:rsidP="00336F9B">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336F9B" w:rsidRPr="006339D0" w:rsidRDefault="00336F9B" w:rsidP="00336F9B">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336F9B" w:rsidRPr="006339D0" w:rsidRDefault="00336F9B" w:rsidP="00336F9B">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336F9B" w:rsidRPr="006339D0" w:rsidRDefault="00336F9B" w:rsidP="00336F9B">
      <w:pPr>
        <w:spacing w:after="0" w:line="240" w:lineRule="auto"/>
        <w:jc w:val="center"/>
        <w:rPr>
          <w:noProof/>
        </w:rPr>
      </w:pPr>
    </w:p>
    <w:p w:rsidR="00336F9B" w:rsidRPr="006339D0" w:rsidRDefault="00336F9B" w:rsidP="00336F9B">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336F9B" w:rsidRPr="006339D0" w:rsidRDefault="00336F9B" w:rsidP="00336F9B">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336F9B" w:rsidRPr="006339D0" w:rsidRDefault="00336F9B" w:rsidP="00336F9B">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336F9B" w:rsidRPr="006339D0" w:rsidRDefault="00336F9B" w:rsidP="00336F9B">
      <w:pPr>
        <w:spacing w:after="0" w:line="240" w:lineRule="auto"/>
        <w:ind w:firstLine="720"/>
        <w:jc w:val="both"/>
      </w:pPr>
      <w:r w:rsidRPr="006339D0">
        <w:t xml:space="preserve">6.1.2. Заказчик в течение </w:t>
      </w:r>
      <w:r w:rsidRPr="00D2041B">
        <w:t>10 (десять)</w:t>
      </w:r>
      <w:r>
        <w:t xml:space="preserve"> </w:t>
      </w:r>
      <w:r w:rsidRPr="006339D0">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336F9B" w:rsidRPr="006339D0" w:rsidRDefault="00336F9B" w:rsidP="00336F9B">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336F9B" w:rsidRPr="006339D0" w:rsidRDefault="00336F9B" w:rsidP="00336F9B">
      <w:pPr>
        <w:spacing w:after="0" w:line="240" w:lineRule="auto"/>
        <w:ind w:firstLine="709"/>
        <w:jc w:val="both"/>
      </w:pPr>
      <w:r w:rsidRPr="006339D0">
        <w:t xml:space="preserve">6.2. Стороны обязуются приступить к испытаниям в течение </w:t>
      </w:r>
      <w:r w:rsidRPr="00D2041B">
        <w:t>10 (десять)</w:t>
      </w:r>
      <w:r w:rsidRPr="006339D0">
        <w:t xml:space="preserve"> дней с момента получения Заказчиком письменного уведомления Подрядчика о готовности к предпусковым и пусковым испытаниям.</w:t>
      </w:r>
    </w:p>
    <w:p w:rsidR="00336F9B" w:rsidRPr="006339D0" w:rsidRDefault="00336F9B" w:rsidP="00336F9B">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336F9B" w:rsidRPr="006339D0" w:rsidRDefault="00336F9B" w:rsidP="00336F9B">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336F9B" w:rsidRPr="006339D0" w:rsidRDefault="00336F9B" w:rsidP="00336F9B">
      <w:pPr>
        <w:spacing w:after="0" w:line="240" w:lineRule="auto"/>
        <w:ind w:firstLine="709"/>
        <w:jc w:val="both"/>
      </w:pPr>
      <w:r w:rsidRPr="006339D0">
        <w:lastRenderedPageBreak/>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336F9B" w:rsidRPr="006339D0" w:rsidRDefault="00336F9B" w:rsidP="00336F9B">
      <w:pPr>
        <w:spacing w:after="0" w:line="240" w:lineRule="auto"/>
        <w:ind w:firstLine="709"/>
        <w:jc w:val="both"/>
      </w:pPr>
      <w:r w:rsidRPr="006339D0">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336F9B" w:rsidRPr="006339D0" w:rsidRDefault="00336F9B" w:rsidP="00336F9B">
      <w:pPr>
        <w:spacing w:after="0" w:line="240" w:lineRule="auto"/>
        <w:ind w:firstLine="709"/>
        <w:jc w:val="both"/>
      </w:pPr>
      <w:r w:rsidRPr="006339D0">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336F9B" w:rsidRPr="006339D0" w:rsidRDefault="00336F9B" w:rsidP="00336F9B">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336F9B" w:rsidRPr="006339D0" w:rsidRDefault="00336F9B" w:rsidP="00336F9B">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336F9B" w:rsidRPr="006339D0" w:rsidRDefault="00336F9B" w:rsidP="00336F9B">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336F9B" w:rsidRPr="006339D0" w:rsidRDefault="00336F9B" w:rsidP="00336F9B">
      <w:pPr>
        <w:spacing w:after="0" w:line="240" w:lineRule="auto"/>
        <w:jc w:val="center"/>
        <w:rPr>
          <w:noProof/>
        </w:rPr>
      </w:pPr>
    </w:p>
    <w:p w:rsidR="00336F9B" w:rsidRPr="006339D0" w:rsidRDefault="00336F9B" w:rsidP="00336F9B">
      <w:pPr>
        <w:spacing w:after="0" w:line="240" w:lineRule="auto"/>
        <w:jc w:val="center"/>
      </w:pPr>
      <w:r w:rsidRPr="006339D0">
        <w:rPr>
          <w:noProof/>
        </w:rPr>
        <w:t>7.</w:t>
      </w:r>
      <w:r w:rsidRPr="006339D0">
        <w:t xml:space="preserve"> ПОРЯДОК ОПЛАТЫ СТРОИТЕЛЬНО-МОНТАЖНЫХ РАБОТ</w:t>
      </w:r>
    </w:p>
    <w:p w:rsidR="00336F9B" w:rsidRPr="006339D0" w:rsidRDefault="00336F9B" w:rsidP="00D032C4">
      <w:pPr>
        <w:tabs>
          <w:tab w:val="left" w:pos="709"/>
        </w:tabs>
        <w:spacing w:after="0" w:line="240" w:lineRule="auto"/>
        <w:jc w:val="both"/>
      </w:pPr>
      <w:r w:rsidRPr="006339D0">
        <w:rPr>
          <w:noProof/>
        </w:rPr>
        <w:tab/>
        <w:t>7.1.</w:t>
      </w:r>
      <w:r w:rsidRPr="006339D0">
        <w:t xml:space="preserve"> </w:t>
      </w:r>
      <w:r w:rsidR="00D032C4" w:rsidRPr="00061F0A">
        <w:t>Заказчик оплачивает Подрядчику выполненные и принятые Работы (</w:t>
      </w:r>
      <w:r w:rsidR="00D032C4" w:rsidRPr="00061F0A">
        <w:rPr>
          <w:bCs/>
        </w:rPr>
        <w:t>этап работ)</w:t>
      </w:r>
      <w:r w:rsidR="00D032C4" w:rsidRPr="00061F0A">
        <w:t xml:space="preserve"> на основании подписанных обеими Сторонами </w:t>
      </w:r>
      <w:r w:rsidR="00D032C4" w:rsidRPr="00061F0A">
        <w:rPr>
          <w:bCs/>
        </w:rPr>
        <w:t>документов, указанных в п. 6.1. Договора,</w:t>
      </w:r>
      <w:r w:rsidR="00D032C4" w:rsidRPr="00061F0A">
        <w:t xml:space="preserve"> в течение 30 (тридцати) календарных дней </w:t>
      </w:r>
      <w:r w:rsidR="00D032C4"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6339D0">
        <w:t>.</w:t>
      </w:r>
    </w:p>
    <w:p w:rsidR="00336F9B" w:rsidRPr="006339D0" w:rsidRDefault="00336F9B" w:rsidP="00D032C4">
      <w:pPr>
        <w:spacing w:after="0" w:line="240" w:lineRule="auto"/>
        <w:ind w:firstLine="567"/>
        <w:jc w:val="both"/>
      </w:pPr>
      <w:r w:rsidRPr="006339D0">
        <w:t>7.2. Заказчик вправе досрочно производить оплату выполненных Работ.</w:t>
      </w:r>
    </w:p>
    <w:p w:rsidR="00336F9B" w:rsidRPr="006339D0" w:rsidRDefault="00336F9B" w:rsidP="00336F9B">
      <w:pPr>
        <w:numPr>
          <w:ilvl w:val="1"/>
          <w:numId w:val="13"/>
        </w:numPr>
        <w:tabs>
          <w:tab w:val="left" w:pos="1134"/>
        </w:tabs>
        <w:spacing w:after="0" w:line="240" w:lineRule="auto"/>
        <w:jc w:val="both"/>
      </w:pPr>
      <w:r w:rsidRPr="006339D0">
        <w:t>Оплата по настоящему договору производится в безналичном порядке. Обязательство</w:t>
      </w:r>
    </w:p>
    <w:p w:rsidR="00336F9B" w:rsidRPr="006339D0" w:rsidRDefault="00336F9B" w:rsidP="00336F9B">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36F9B" w:rsidRPr="006339D0" w:rsidRDefault="00336F9B" w:rsidP="00336F9B">
      <w:pPr>
        <w:spacing w:after="0" w:line="240" w:lineRule="auto"/>
        <w:ind w:left="2900"/>
      </w:pPr>
      <w:r w:rsidRPr="006339D0">
        <w:t xml:space="preserve">    </w:t>
      </w:r>
    </w:p>
    <w:p w:rsidR="00336F9B" w:rsidRPr="006339D0" w:rsidRDefault="00336F9B" w:rsidP="00336F9B">
      <w:pPr>
        <w:spacing w:after="0" w:line="240" w:lineRule="auto"/>
        <w:ind w:left="2900"/>
      </w:pPr>
      <w:r w:rsidRPr="006339D0">
        <w:t xml:space="preserve">   8. ГАРАНТИЙНЫЕ ОБЯЗАТЕЛЬСТВА</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Подрядчик гарантирует Заказчику что:</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Всё Оборудование является новым.</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lastRenderedPageBreak/>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336F9B" w:rsidRPr="00D032C4" w:rsidRDefault="00336F9B" w:rsidP="00336F9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D032C4">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336F9B" w:rsidRPr="00D032C4" w:rsidRDefault="00336F9B" w:rsidP="00336F9B">
      <w:pPr>
        <w:spacing w:after="0" w:line="240" w:lineRule="auto"/>
        <w:ind w:left="3040"/>
      </w:pPr>
    </w:p>
    <w:p w:rsidR="00336F9B" w:rsidRPr="00D032C4" w:rsidRDefault="00336F9B" w:rsidP="00336F9B">
      <w:pPr>
        <w:spacing w:after="0" w:line="240" w:lineRule="auto"/>
        <w:ind w:left="3040"/>
        <w:rPr>
          <w:lang w:val="en-US"/>
        </w:rPr>
      </w:pPr>
      <w:r w:rsidRPr="00D032C4">
        <w:lastRenderedPageBreak/>
        <w:t>9. ОТВЕТСТВЕННОСТЬ СТОРОН</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336F9B" w:rsidRPr="00D032C4" w:rsidRDefault="00336F9B" w:rsidP="00336F9B">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36F9B" w:rsidRPr="00D032C4" w:rsidRDefault="00336F9B" w:rsidP="00336F9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032C4">
        <w:rPr>
          <w:rFonts w:ascii="Times New Roman" w:hAnsi="Times New Roman" w:cs="Times New Roman"/>
          <w:sz w:val="22"/>
          <w:szCs w:val="22"/>
        </w:rPr>
        <w:t>Потребовать от Подрядчика безвозмездного устранения недостатков в разумный срок.</w:t>
      </w:r>
    </w:p>
    <w:p w:rsidR="00336F9B" w:rsidRPr="00D032C4" w:rsidRDefault="00336F9B" w:rsidP="00336F9B">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D032C4">
        <w:rPr>
          <w:rFonts w:ascii="Times New Roman" w:hAnsi="Times New Roman" w:cs="Times New Roman"/>
          <w:sz w:val="22"/>
          <w:szCs w:val="22"/>
        </w:rPr>
        <w:t>Потребовать от Подрядчика соразмерного уменьшения установленной за работу цены.</w:t>
      </w:r>
    </w:p>
    <w:p w:rsidR="00336F9B" w:rsidRPr="00D032C4" w:rsidRDefault="00336F9B" w:rsidP="00336F9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032C4">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336F9B" w:rsidRPr="00D032C4" w:rsidRDefault="00336F9B" w:rsidP="00336F9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D032C4">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36F9B" w:rsidRPr="00D032C4" w:rsidRDefault="00336F9B" w:rsidP="00336F9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D032C4">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336F9B" w:rsidRPr="00D032C4" w:rsidRDefault="00336F9B" w:rsidP="00336F9B">
      <w:pPr>
        <w:pStyle w:val="3"/>
        <w:shd w:val="clear" w:color="auto" w:fill="auto"/>
        <w:spacing w:line="240" w:lineRule="auto"/>
        <w:ind w:left="20" w:right="20" w:firstLine="679"/>
        <w:rPr>
          <w:rFonts w:ascii="Times New Roman" w:hAnsi="Times New Roman" w:cs="Times New Roman"/>
          <w:sz w:val="22"/>
          <w:szCs w:val="22"/>
        </w:rPr>
      </w:pPr>
      <w:r w:rsidRPr="00D032C4">
        <w:rPr>
          <w:rFonts w:ascii="Times New Roman" w:hAnsi="Times New Roman" w:cs="Times New Roman"/>
          <w:sz w:val="22"/>
          <w:szCs w:val="22"/>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36F9B" w:rsidRPr="00D032C4" w:rsidRDefault="00336F9B" w:rsidP="00336F9B">
      <w:pPr>
        <w:spacing w:line="240" w:lineRule="auto"/>
        <w:jc w:val="both"/>
      </w:pPr>
      <w:r w:rsidRPr="00D032C4">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336F9B" w:rsidRPr="00D032C4" w:rsidRDefault="00336F9B" w:rsidP="00336F9B">
      <w:pPr>
        <w:spacing w:line="240" w:lineRule="auto"/>
        <w:jc w:val="both"/>
      </w:pPr>
      <w:r w:rsidRPr="00D032C4">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336F9B" w:rsidRPr="00D032C4" w:rsidRDefault="00336F9B" w:rsidP="00336F9B">
      <w:pPr>
        <w:spacing w:after="0" w:line="240" w:lineRule="auto"/>
        <w:ind w:left="80"/>
        <w:jc w:val="center"/>
      </w:pPr>
      <w:r w:rsidRPr="00D032C4">
        <w:rPr>
          <w:noProof/>
        </w:rPr>
        <w:t>10.</w:t>
      </w:r>
      <w:r w:rsidRPr="00D032C4">
        <w:t xml:space="preserve"> ОБСТОЯТЕЛЬСТВА НЕПРЕОДОЛИМОЙ СИЛЫ</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36F9B" w:rsidRPr="00D032C4" w:rsidRDefault="00336F9B" w:rsidP="00336F9B">
      <w:pPr>
        <w:pStyle w:val="ConsPlusNonformat"/>
        <w:widowControl/>
        <w:ind w:firstLine="720"/>
        <w:jc w:val="both"/>
        <w:rPr>
          <w:rFonts w:ascii="Times New Roman" w:hAnsi="Times New Roman" w:cs="Times New Roman"/>
        </w:rPr>
      </w:pPr>
      <w:r w:rsidRPr="00D032C4">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36F9B" w:rsidRPr="00D032C4" w:rsidRDefault="00336F9B" w:rsidP="00336F9B">
      <w:pPr>
        <w:spacing w:after="0" w:line="240" w:lineRule="auto"/>
        <w:ind w:firstLine="720"/>
        <w:jc w:val="both"/>
      </w:pPr>
      <w:r w:rsidRPr="00D032C4">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36F9B" w:rsidRPr="006339D0" w:rsidRDefault="00336F9B" w:rsidP="00336F9B">
      <w:pPr>
        <w:spacing w:after="0" w:line="240" w:lineRule="auto"/>
        <w:ind w:left="240"/>
        <w:jc w:val="center"/>
        <w:rPr>
          <w:noProof/>
        </w:rPr>
      </w:pPr>
    </w:p>
    <w:p w:rsidR="00336F9B" w:rsidRPr="006339D0" w:rsidRDefault="00336F9B" w:rsidP="00336F9B">
      <w:pPr>
        <w:spacing w:after="0" w:line="240" w:lineRule="auto"/>
        <w:ind w:left="240"/>
        <w:jc w:val="center"/>
      </w:pPr>
      <w:r w:rsidRPr="006339D0">
        <w:rPr>
          <w:noProof/>
        </w:rPr>
        <w:t>11.</w:t>
      </w:r>
      <w:r w:rsidRPr="006339D0">
        <w:t xml:space="preserve"> СРОК ДЕЙСТВИЯ И РАСТОРЖЕНИЕ ДОГОВОРА</w:t>
      </w:r>
    </w:p>
    <w:p w:rsidR="00336F9B" w:rsidRPr="006339D0" w:rsidRDefault="00336F9B" w:rsidP="00336F9B">
      <w:pPr>
        <w:spacing w:after="0" w:line="240" w:lineRule="auto"/>
        <w:ind w:firstLine="720"/>
        <w:jc w:val="both"/>
      </w:pPr>
      <w:r w:rsidRPr="006339D0">
        <w:rPr>
          <w:noProof/>
        </w:rPr>
        <w:t xml:space="preserve">11.1. Настоящий </w:t>
      </w:r>
      <w:r w:rsidRPr="006339D0">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36F9B" w:rsidRPr="006339D0" w:rsidRDefault="00336F9B" w:rsidP="00336F9B">
      <w:pPr>
        <w:spacing w:after="0" w:line="240" w:lineRule="auto"/>
        <w:ind w:firstLine="720"/>
        <w:jc w:val="both"/>
      </w:pPr>
      <w:r w:rsidRPr="006339D0">
        <w:rPr>
          <w:noProof/>
        </w:rPr>
        <w:lastRenderedPageBreak/>
        <w:t>11.2.</w:t>
      </w:r>
      <w:r w:rsidRPr="006339D0">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6F9B" w:rsidRPr="006339D0" w:rsidRDefault="00336F9B" w:rsidP="00336F9B">
      <w:pPr>
        <w:spacing w:after="0" w:line="240" w:lineRule="auto"/>
        <w:ind w:firstLine="720"/>
        <w:jc w:val="both"/>
      </w:pPr>
      <w:r w:rsidRPr="006339D0">
        <w:t>11.3. Основанием для одностороннего внесудебного расторжения Договора Заказчиком является:</w:t>
      </w:r>
    </w:p>
    <w:p w:rsidR="00336F9B" w:rsidRPr="006339D0" w:rsidRDefault="00336F9B" w:rsidP="00336F9B">
      <w:pPr>
        <w:spacing w:after="0" w:line="240" w:lineRule="auto"/>
        <w:ind w:firstLine="720"/>
        <w:jc w:val="both"/>
      </w:pPr>
      <w:r w:rsidRPr="006339D0">
        <w:t>- задержка по вине Подрядчика сроков выполнения Работ на срок свыше 90 календарных дней;</w:t>
      </w:r>
    </w:p>
    <w:p w:rsidR="00336F9B" w:rsidRPr="006339D0" w:rsidRDefault="00336F9B" w:rsidP="00336F9B">
      <w:pPr>
        <w:spacing w:after="0" w:line="240" w:lineRule="auto"/>
        <w:ind w:firstLine="720"/>
        <w:jc w:val="both"/>
      </w:pPr>
      <w:r w:rsidRPr="006339D0">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36F9B" w:rsidRPr="006339D0" w:rsidRDefault="00336F9B" w:rsidP="00336F9B">
      <w:pPr>
        <w:spacing w:after="0" w:line="240" w:lineRule="auto"/>
        <w:ind w:firstLine="720"/>
        <w:jc w:val="both"/>
      </w:pPr>
      <w:r w:rsidRPr="006339D0">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36F9B" w:rsidRPr="006339D0" w:rsidRDefault="00336F9B" w:rsidP="00336F9B">
      <w:pPr>
        <w:spacing w:after="0" w:line="240" w:lineRule="auto"/>
        <w:ind w:firstLine="720"/>
        <w:jc w:val="both"/>
      </w:pPr>
      <w:r w:rsidRPr="006339D0">
        <w:t>- неисполнение Подрядчиком обязанности по согласованию привлекаемых субподрядчиков;</w:t>
      </w:r>
    </w:p>
    <w:p w:rsidR="00336F9B" w:rsidRPr="006339D0" w:rsidRDefault="00336F9B" w:rsidP="00336F9B">
      <w:pPr>
        <w:spacing w:after="0" w:line="240" w:lineRule="auto"/>
        <w:ind w:firstLine="720"/>
        <w:jc w:val="both"/>
      </w:pPr>
      <w:r w:rsidRPr="006339D0">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36F9B" w:rsidRPr="006339D0" w:rsidRDefault="00336F9B" w:rsidP="00336F9B">
      <w:pPr>
        <w:spacing w:after="0" w:line="240" w:lineRule="auto"/>
        <w:ind w:firstLine="720"/>
        <w:jc w:val="both"/>
      </w:pPr>
      <w:r w:rsidRPr="006339D0">
        <w:rPr>
          <w:noProof/>
        </w:rPr>
        <w:t>11.4.</w:t>
      </w:r>
      <w:r w:rsidRPr="006339D0">
        <w:t xml:space="preserve"> Сторона, решившая расторгнуть Договор, направляет письменное уведомление другой Стороне за</w:t>
      </w:r>
      <w:r w:rsidRPr="006339D0">
        <w:rPr>
          <w:noProof/>
        </w:rPr>
        <w:t xml:space="preserve"> 15</w:t>
      </w:r>
      <w:r w:rsidRPr="006339D0">
        <w:t xml:space="preserve"> календарных дней до предполагаемого срока расторжения с указанием обоснованных мотивов расторжения.</w:t>
      </w:r>
    </w:p>
    <w:p w:rsidR="00336F9B" w:rsidRPr="006339D0" w:rsidRDefault="00336F9B" w:rsidP="00336F9B">
      <w:pPr>
        <w:spacing w:after="0" w:line="240" w:lineRule="auto"/>
        <w:ind w:firstLine="720"/>
        <w:jc w:val="both"/>
      </w:pPr>
      <w:r w:rsidRPr="006339D0">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336F9B" w:rsidRPr="006339D0" w:rsidRDefault="00336F9B" w:rsidP="00336F9B">
      <w:pPr>
        <w:spacing w:after="0" w:line="240" w:lineRule="auto"/>
        <w:ind w:firstLine="720"/>
        <w:jc w:val="both"/>
      </w:pPr>
    </w:p>
    <w:p w:rsidR="00336F9B" w:rsidRPr="006339D0" w:rsidRDefault="00336F9B" w:rsidP="00336F9B">
      <w:pPr>
        <w:spacing w:after="0" w:line="240" w:lineRule="auto"/>
        <w:ind w:firstLine="720"/>
        <w:jc w:val="center"/>
      </w:pPr>
      <w:r w:rsidRPr="006339D0">
        <w:t>12. ПОРЯДОК РАЗРЕШЕНИЯ СПОРОВ</w:t>
      </w:r>
    </w:p>
    <w:p w:rsidR="00336F9B" w:rsidRPr="006339D0" w:rsidRDefault="00336F9B" w:rsidP="00336F9B">
      <w:pPr>
        <w:jc w:val="both"/>
      </w:pPr>
      <w:r w:rsidRPr="006339D0">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r w:rsidRPr="00D2041B">
        <w:t>Мурманской области</w:t>
      </w:r>
      <w:r w:rsidRPr="006339D0">
        <w:t>.</w:t>
      </w:r>
    </w:p>
    <w:p w:rsidR="00336F9B" w:rsidRPr="006339D0" w:rsidRDefault="00336F9B" w:rsidP="00336F9B">
      <w:pPr>
        <w:spacing w:after="0" w:line="240" w:lineRule="auto"/>
        <w:ind w:firstLine="720"/>
        <w:jc w:val="both"/>
      </w:pPr>
      <w:r w:rsidRPr="006339D0">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36F9B" w:rsidRPr="006339D0" w:rsidRDefault="00336F9B" w:rsidP="00336F9B">
      <w:pPr>
        <w:spacing w:after="0" w:line="240" w:lineRule="auto"/>
        <w:jc w:val="center"/>
        <w:rPr>
          <w:noProof/>
        </w:rPr>
      </w:pPr>
    </w:p>
    <w:p w:rsidR="00336F9B" w:rsidRPr="006339D0" w:rsidRDefault="00336F9B" w:rsidP="00336F9B">
      <w:pPr>
        <w:spacing w:after="0" w:line="240" w:lineRule="auto"/>
        <w:jc w:val="center"/>
        <w:rPr>
          <w:noProof/>
        </w:rPr>
      </w:pPr>
      <w:r w:rsidRPr="006339D0">
        <w:rPr>
          <w:noProof/>
        </w:rPr>
        <w:t>13. КОНФИДЕНЦИАЛЬНОСТЬ</w:t>
      </w:r>
    </w:p>
    <w:p w:rsidR="00336F9B" w:rsidRPr="0026055B" w:rsidRDefault="00336F9B" w:rsidP="00336F9B">
      <w:pPr>
        <w:pStyle w:val="ConsPlusNonformat"/>
        <w:tabs>
          <w:tab w:val="left" w:pos="1276"/>
        </w:tabs>
        <w:ind w:firstLine="709"/>
        <w:jc w:val="both"/>
        <w:rPr>
          <w:rFonts w:ascii="Times New Roman" w:hAnsi="Times New Roman" w:cs="Times New Roman"/>
        </w:rPr>
      </w:pPr>
      <w:r w:rsidRPr="006339D0">
        <w:rPr>
          <w:rFonts w:ascii="Times New Roman" w:hAnsi="Times New Roman" w:cs="Times New Roman"/>
        </w:rPr>
        <w:t>13.1.</w:t>
      </w:r>
      <w:r w:rsidRPr="0026055B">
        <w:t xml:space="preserve"> </w:t>
      </w:r>
      <w:r w:rsidRPr="0026055B">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336F9B" w:rsidRPr="006339D0" w:rsidRDefault="00336F9B" w:rsidP="00336F9B">
      <w:pPr>
        <w:pStyle w:val="ConsPlusNonformat"/>
        <w:widowControl/>
        <w:tabs>
          <w:tab w:val="left" w:pos="1276"/>
        </w:tabs>
        <w:ind w:firstLine="709"/>
        <w:jc w:val="both"/>
        <w:rPr>
          <w:rFonts w:ascii="Times New Roman" w:hAnsi="Times New Roman" w:cs="Times New Roman"/>
        </w:rPr>
      </w:pPr>
      <w:r w:rsidRPr="0026055B">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336F9B" w:rsidRPr="006339D0" w:rsidRDefault="00336F9B" w:rsidP="00336F9B">
      <w:pPr>
        <w:spacing w:after="0" w:line="240" w:lineRule="auto"/>
        <w:jc w:val="center"/>
        <w:rPr>
          <w:noProof/>
        </w:rPr>
      </w:pPr>
    </w:p>
    <w:p w:rsidR="00336F9B" w:rsidRPr="006339D0" w:rsidRDefault="00336F9B" w:rsidP="00336F9B">
      <w:pPr>
        <w:spacing w:after="0" w:line="240" w:lineRule="auto"/>
        <w:jc w:val="center"/>
      </w:pPr>
      <w:r w:rsidRPr="006339D0">
        <w:rPr>
          <w:noProof/>
        </w:rPr>
        <w:t>14.</w:t>
      </w:r>
      <w:r w:rsidRPr="006339D0">
        <w:t xml:space="preserve"> ПРОЧИЕ УСЛОВИЯ</w:t>
      </w:r>
    </w:p>
    <w:p w:rsidR="00336F9B" w:rsidRPr="006339D0" w:rsidRDefault="00336F9B" w:rsidP="00336F9B">
      <w:pPr>
        <w:pStyle w:val="ConsPlusNonformat"/>
        <w:widowControl/>
        <w:ind w:firstLine="720"/>
        <w:jc w:val="both"/>
        <w:rPr>
          <w:rFonts w:ascii="Times New Roman" w:hAnsi="Times New Roman" w:cs="Times New Roman"/>
        </w:rPr>
      </w:pPr>
      <w:r w:rsidRPr="006339D0">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336F9B" w:rsidRPr="006339D0" w:rsidRDefault="00336F9B" w:rsidP="00336F9B">
      <w:pPr>
        <w:pStyle w:val="ConsPlusNonformat"/>
        <w:widowControl/>
        <w:ind w:firstLine="720"/>
        <w:jc w:val="both"/>
        <w:rPr>
          <w:rFonts w:ascii="Times New Roman" w:hAnsi="Times New Roman" w:cs="Times New Roman"/>
        </w:rPr>
      </w:pPr>
      <w:r w:rsidRPr="006339D0">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336F9B" w:rsidRPr="006339D0" w:rsidRDefault="00336F9B" w:rsidP="00336F9B">
      <w:pPr>
        <w:pStyle w:val="ConsPlusNonformat"/>
        <w:widowControl/>
        <w:ind w:firstLine="720"/>
        <w:jc w:val="both"/>
        <w:rPr>
          <w:rFonts w:ascii="Times New Roman" w:hAnsi="Times New Roman" w:cs="Times New Roman"/>
        </w:rPr>
      </w:pPr>
      <w:r w:rsidRPr="006339D0">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36F9B" w:rsidRPr="00336F9B" w:rsidRDefault="00336F9B" w:rsidP="00336F9B">
      <w:pPr>
        <w:spacing w:after="0" w:line="240" w:lineRule="auto"/>
        <w:ind w:firstLine="720"/>
        <w:jc w:val="both"/>
      </w:pPr>
      <w:r w:rsidRPr="006339D0">
        <w:t>14.4. Все указанные в Договоре приложения являются его неотъемлемой частью.</w:t>
      </w:r>
    </w:p>
    <w:p w:rsidR="00336F9B" w:rsidRPr="006339D0" w:rsidRDefault="00336F9B" w:rsidP="00336F9B">
      <w:pPr>
        <w:pStyle w:val="a7"/>
        <w:spacing w:after="0" w:line="240" w:lineRule="auto"/>
        <w:ind w:left="710"/>
        <w:contextualSpacing w:val="0"/>
        <w:jc w:val="both"/>
        <w:rPr>
          <w:rStyle w:val="Barcode"/>
          <w:rFonts w:ascii="Times New Roman" w:hAnsi="Times New Roman"/>
        </w:rPr>
      </w:pPr>
      <w:r w:rsidRPr="006339D0">
        <w:rPr>
          <w:rStyle w:val="Barcode"/>
          <w:rFonts w:ascii="Times New Roman" w:hAnsi="Times New Roman"/>
        </w:rPr>
        <w:t>14.5.В случае изменений в цепочке собственников Подрядчика, включая бенефициаров (в</w:t>
      </w:r>
    </w:p>
    <w:p w:rsidR="00336F9B" w:rsidRPr="006339D0" w:rsidRDefault="00336F9B" w:rsidP="00336F9B">
      <w:pPr>
        <w:spacing w:line="240" w:lineRule="auto"/>
        <w:jc w:val="both"/>
        <w:rPr>
          <w:rStyle w:val="Barcode"/>
        </w:rPr>
      </w:pPr>
      <w:r w:rsidRPr="006339D0">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w:t>
      </w:r>
      <w:r w:rsidRPr="00D2041B">
        <w:t xml:space="preserve">common@ kola.tgс1.ru </w:t>
      </w:r>
      <w:r w:rsidRPr="006339D0">
        <w:rPr>
          <w:rStyle w:val="Barcode"/>
        </w:rPr>
        <w:t>в течение 5 (пяти) календарных дней после таких изменений с подтверждением соответствующими документами.</w:t>
      </w:r>
    </w:p>
    <w:p w:rsidR="00336F9B" w:rsidRPr="00CC3C62" w:rsidRDefault="00336F9B" w:rsidP="00336F9B">
      <w:pPr>
        <w:pStyle w:val="a7"/>
        <w:spacing w:after="0" w:line="240" w:lineRule="auto"/>
        <w:contextualSpacing w:val="0"/>
        <w:jc w:val="both"/>
        <w:rPr>
          <w:rStyle w:val="Barcode"/>
          <w:rFonts w:ascii="Times New Roman" w:hAnsi="Times New Roman"/>
        </w:rPr>
      </w:pPr>
      <w:r w:rsidRPr="006339D0">
        <w:rPr>
          <w:rStyle w:val="Barcode"/>
          <w:rFonts w:ascii="Times New Roman" w:hAnsi="Times New Roman"/>
        </w:rPr>
        <w:lastRenderedPageBreak/>
        <w:t>ОАО «ТГК-1» вправе в одностороннем порядке отказаться от исполнения договора в</w:t>
      </w:r>
    </w:p>
    <w:p w:rsidR="00336F9B" w:rsidRPr="006339D0" w:rsidRDefault="00336F9B" w:rsidP="00336F9B">
      <w:pPr>
        <w:pStyle w:val="a7"/>
        <w:spacing w:after="0" w:line="240" w:lineRule="auto"/>
        <w:ind w:left="0"/>
        <w:jc w:val="both"/>
        <w:rPr>
          <w:rStyle w:val="Barcode"/>
          <w:rFonts w:ascii="Times New Roman" w:hAnsi="Times New Roman"/>
        </w:rPr>
      </w:pPr>
      <w:r w:rsidRPr="006B5710">
        <w:rPr>
          <w:rStyle w:val="Barcode"/>
          <w:rFonts w:ascii="Times New Roman" w:hAnsi="Times New Roman"/>
        </w:rPr>
        <w:t>c</w:t>
      </w:r>
      <w:r w:rsidRPr="006339D0">
        <w:rPr>
          <w:rStyle w:val="Barcode"/>
          <w:rFonts w:ascii="Times New Roman" w:hAnsi="Times New Roman"/>
        </w:rPr>
        <w:t>лучае неисполнения Подрядчиком обязанности, предусмотренной данным</w:t>
      </w:r>
      <w:r>
        <w:rPr>
          <w:rStyle w:val="Barcode"/>
          <w:rFonts w:ascii="Times New Roman" w:hAnsi="Times New Roman"/>
        </w:rPr>
        <w:t xml:space="preserve"> пунктом настоящего договора. </w:t>
      </w:r>
      <w:r w:rsidRPr="006339D0">
        <w:rPr>
          <w:rStyle w:val="Barcode"/>
          <w:rFonts w:ascii="Times New Roman" w:hAnsi="Times New Roman"/>
        </w:rPr>
        <w:t>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36F9B" w:rsidRPr="006339D0" w:rsidRDefault="00336F9B" w:rsidP="00336F9B">
      <w:pPr>
        <w:spacing w:after="0" w:line="240" w:lineRule="auto"/>
        <w:ind w:firstLine="720"/>
        <w:jc w:val="both"/>
      </w:pPr>
      <w:r w:rsidRPr="006339D0">
        <w:t>14.</w:t>
      </w:r>
      <w:r w:rsidRPr="00336F9B">
        <w:t>6</w:t>
      </w:r>
      <w:r w:rsidRPr="006339D0">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36F9B" w:rsidRPr="00336F9B" w:rsidRDefault="00336F9B" w:rsidP="00336F9B">
      <w:pPr>
        <w:spacing w:after="0" w:line="240" w:lineRule="auto"/>
        <w:ind w:firstLine="720"/>
        <w:jc w:val="both"/>
      </w:pPr>
      <w:r w:rsidRPr="006339D0">
        <w:t>14.</w:t>
      </w:r>
      <w:r w:rsidRPr="00336F9B">
        <w:t>7</w:t>
      </w:r>
      <w:r w:rsidRPr="006339D0">
        <w:t>. Сторонами достигнуто соглашение о том, что все условия настоящего Договора являются существенными.</w:t>
      </w:r>
    </w:p>
    <w:p w:rsidR="00336F9B" w:rsidRPr="00336F9B" w:rsidRDefault="00336F9B" w:rsidP="00336F9B">
      <w:pPr>
        <w:spacing w:after="0" w:line="240" w:lineRule="auto"/>
        <w:ind w:firstLine="720"/>
        <w:jc w:val="both"/>
      </w:pPr>
    </w:p>
    <w:p w:rsidR="00336F9B" w:rsidRPr="006339D0" w:rsidRDefault="00336F9B" w:rsidP="00336F9B">
      <w:pPr>
        <w:spacing w:line="240" w:lineRule="auto"/>
        <w:ind w:firstLine="567"/>
        <w:jc w:val="both"/>
        <w:rPr>
          <w:i/>
          <w:noProof/>
        </w:rPr>
      </w:pPr>
    </w:p>
    <w:p w:rsidR="00336F9B" w:rsidRPr="006339D0" w:rsidRDefault="00336F9B" w:rsidP="00336F9B">
      <w:pPr>
        <w:pStyle w:val="2"/>
        <w:spacing w:after="0" w:line="240" w:lineRule="auto"/>
        <w:rPr>
          <w:sz w:val="22"/>
          <w:szCs w:val="22"/>
        </w:rPr>
      </w:pPr>
      <w:r w:rsidRPr="006339D0">
        <w:rPr>
          <w:sz w:val="22"/>
          <w:szCs w:val="22"/>
        </w:rPr>
        <w:t>ПРИЛОЖЕНИЯ:</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1: Техническое задание.</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2:  График выполнения</w:t>
      </w:r>
      <w:r w:rsidRPr="006339D0">
        <w:rPr>
          <w:sz w:val="22"/>
          <w:szCs w:val="22"/>
          <w:lang w:val="ru-RU"/>
        </w:rPr>
        <w:t xml:space="preserve"> проектных и изыскательских</w:t>
      </w:r>
      <w:r w:rsidRPr="006339D0">
        <w:rPr>
          <w:sz w:val="22"/>
          <w:szCs w:val="22"/>
        </w:rPr>
        <w:t xml:space="preserve"> работ.</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3:  Смета.</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4:  Расчет договорной цены.</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5:  График оплаты.</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6:  Экологическ</w:t>
      </w:r>
      <w:r w:rsidRPr="006339D0">
        <w:rPr>
          <w:sz w:val="22"/>
          <w:szCs w:val="22"/>
          <w:lang w:val="ru-RU"/>
        </w:rPr>
        <w:t>ая</w:t>
      </w:r>
      <w:r w:rsidRPr="006339D0">
        <w:rPr>
          <w:sz w:val="22"/>
          <w:szCs w:val="22"/>
        </w:rPr>
        <w:t xml:space="preserve"> </w:t>
      </w:r>
      <w:r w:rsidRPr="006339D0">
        <w:rPr>
          <w:sz w:val="22"/>
          <w:szCs w:val="22"/>
          <w:lang w:val="ru-RU"/>
        </w:rPr>
        <w:t>политика</w:t>
      </w:r>
      <w:r w:rsidRPr="006339D0">
        <w:rPr>
          <w:sz w:val="22"/>
          <w:szCs w:val="22"/>
        </w:rPr>
        <w:t xml:space="preserve"> </w:t>
      </w:r>
      <w:r w:rsidRPr="006339D0">
        <w:rPr>
          <w:sz w:val="22"/>
          <w:szCs w:val="22"/>
          <w:lang w:val="ru-RU"/>
        </w:rPr>
        <w:t>ОАО «ТГК-1»</w:t>
      </w:r>
      <w:r w:rsidRPr="006339D0">
        <w:rPr>
          <w:sz w:val="22"/>
          <w:szCs w:val="22"/>
        </w:rPr>
        <w:t>.</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7:  Значимые экологические аспекты.</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8:  Копия свидетельства о регистрации.</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9:  Копия свидетельства о допуске (лицензии).</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10: Требования по охране труда, промышленной безопасности и охране окружающей среды.</w:t>
      </w:r>
    </w:p>
    <w:p w:rsidR="00336F9B" w:rsidRPr="006339D0" w:rsidRDefault="00336F9B" w:rsidP="00336F9B">
      <w:pPr>
        <w:pStyle w:val="2"/>
        <w:numPr>
          <w:ilvl w:val="0"/>
          <w:numId w:val="3"/>
        </w:numPr>
        <w:spacing w:after="0" w:line="240" w:lineRule="auto"/>
        <w:jc w:val="both"/>
        <w:rPr>
          <w:sz w:val="22"/>
          <w:szCs w:val="22"/>
        </w:rPr>
      </w:pPr>
      <w:r w:rsidRPr="006339D0">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36F9B" w:rsidRDefault="00336F9B" w:rsidP="00336F9B">
      <w:pPr>
        <w:pStyle w:val="2"/>
        <w:numPr>
          <w:ilvl w:val="0"/>
          <w:numId w:val="3"/>
        </w:numPr>
        <w:spacing w:after="0" w:line="240" w:lineRule="auto"/>
        <w:jc w:val="both"/>
        <w:rPr>
          <w:sz w:val="22"/>
          <w:szCs w:val="22"/>
        </w:rPr>
      </w:pPr>
      <w:r w:rsidRPr="006339D0">
        <w:rPr>
          <w:sz w:val="22"/>
          <w:szCs w:val="22"/>
        </w:rPr>
        <w:t xml:space="preserve">Приложение № </w:t>
      </w:r>
      <w:r w:rsidRPr="006339D0">
        <w:rPr>
          <w:sz w:val="22"/>
          <w:szCs w:val="22"/>
          <w:lang w:val="ru-RU"/>
        </w:rPr>
        <w:t>12</w:t>
      </w:r>
      <w:r w:rsidRPr="006339D0">
        <w:rPr>
          <w:sz w:val="22"/>
          <w:szCs w:val="22"/>
        </w:rPr>
        <w:t>: Перечень гарантируемых показателей Работ.</w:t>
      </w:r>
    </w:p>
    <w:p w:rsidR="00336F9B" w:rsidRPr="00F746B6" w:rsidRDefault="00336F9B" w:rsidP="00336F9B">
      <w:pPr>
        <w:pStyle w:val="ab"/>
        <w:numPr>
          <w:ilvl w:val="0"/>
          <w:numId w:val="3"/>
        </w:numPr>
        <w:spacing w:line="240" w:lineRule="auto"/>
        <w:rPr>
          <w:szCs w:val="22"/>
        </w:rPr>
      </w:pPr>
      <w:r>
        <w:rPr>
          <w:szCs w:val="22"/>
        </w:rPr>
        <w:t>Приложение №</w:t>
      </w:r>
      <w:r w:rsidRPr="005B3859">
        <w:rPr>
          <w:szCs w:val="22"/>
        </w:rPr>
        <w:t xml:space="preserve"> </w:t>
      </w:r>
      <w:r>
        <w:rPr>
          <w:szCs w:val="22"/>
        </w:rPr>
        <w:t>13: Соглашение о предоставлении сведений.</w:t>
      </w:r>
    </w:p>
    <w:p w:rsidR="00336F9B" w:rsidRPr="006339D0" w:rsidRDefault="00336F9B" w:rsidP="00336F9B">
      <w:pPr>
        <w:pStyle w:val="2"/>
        <w:spacing w:after="0" w:line="240" w:lineRule="auto"/>
        <w:ind w:left="720"/>
        <w:jc w:val="both"/>
        <w:rPr>
          <w:sz w:val="22"/>
          <w:szCs w:val="22"/>
        </w:rPr>
      </w:pPr>
      <w:r w:rsidRPr="006339D0">
        <w:rPr>
          <w:sz w:val="22"/>
          <w:szCs w:val="22"/>
        </w:rPr>
        <w:t xml:space="preserve"> </w:t>
      </w:r>
    </w:p>
    <w:p w:rsidR="00336F9B" w:rsidRPr="006339D0" w:rsidRDefault="00336F9B" w:rsidP="00336F9B">
      <w:pPr>
        <w:pStyle w:val="2"/>
        <w:spacing w:after="0" w:line="240" w:lineRule="auto"/>
        <w:jc w:val="both"/>
        <w:rPr>
          <w:sz w:val="22"/>
          <w:szCs w:val="22"/>
        </w:rPr>
      </w:pPr>
    </w:p>
    <w:p w:rsidR="00336F9B" w:rsidRPr="006339D0" w:rsidRDefault="00336F9B" w:rsidP="00336F9B">
      <w:pPr>
        <w:pStyle w:val="2"/>
        <w:spacing w:after="0" w:line="240" w:lineRule="auto"/>
        <w:jc w:val="both"/>
        <w:rPr>
          <w:sz w:val="22"/>
          <w:szCs w:val="22"/>
        </w:rPr>
      </w:pPr>
    </w:p>
    <w:p w:rsidR="00336F9B" w:rsidRPr="006339D0" w:rsidRDefault="00336F9B" w:rsidP="00336F9B">
      <w:pPr>
        <w:spacing w:after="0" w:line="240" w:lineRule="auto"/>
        <w:ind w:left="200"/>
        <w:jc w:val="center"/>
      </w:pPr>
      <w:r w:rsidRPr="006339D0">
        <w:t>РЕКВИЗИТЫ И АДРЕСА СТОРОН</w:t>
      </w:r>
    </w:p>
    <w:p w:rsidR="00336F9B" w:rsidRPr="006339D0" w:rsidRDefault="00336F9B" w:rsidP="00336F9B">
      <w:pPr>
        <w:spacing w:after="0" w:line="240" w:lineRule="auto"/>
        <w:ind w:left="80"/>
      </w:pPr>
      <w:r w:rsidRPr="006339D0">
        <w:t>Заказчик:</w:t>
      </w:r>
    </w:p>
    <w:p w:rsidR="00336F9B" w:rsidRPr="00336F9B" w:rsidRDefault="00336F9B" w:rsidP="00336F9B">
      <w:r w:rsidRPr="00336F9B">
        <w:t>Открытое акционерное общество «Территориальная генерирующая компания №1»,</w:t>
      </w:r>
    </w:p>
    <w:p w:rsidR="00336F9B" w:rsidRPr="00336F9B" w:rsidRDefault="00336F9B" w:rsidP="00336F9B">
      <w:r w:rsidRPr="00336F9B">
        <w:t>ИНН 7841312071, КПП 780501001</w:t>
      </w:r>
    </w:p>
    <w:p w:rsidR="00336F9B" w:rsidRPr="00336F9B" w:rsidRDefault="00336F9B" w:rsidP="00336F9B">
      <w:r w:rsidRPr="00336F9B">
        <w:t>Юр. адрес: 198188, Российская Федерация, г. Санкт-Петербург, ул. Броневая, д. 6, литера Б.</w:t>
      </w:r>
    </w:p>
    <w:p w:rsidR="00336F9B" w:rsidRPr="00336F9B" w:rsidRDefault="00336F9B" w:rsidP="00336F9B">
      <w:r w:rsidRPr="00336F9B">
        <w:t>Почтовый адрес: Российская Федерация, 197198, г. Санкт-Петербург, пр. Добролюбова, 16, корп. 2, литера А, БЦ «Арена Холл»</w:t>
      </w:r>
    </w:p>
    <w:p w:rsidR="00336F9B" w:rsidRPr="00336F9B" w:rsidRDefault="00336F9B" w:rsidP="00336F9B">
      <w:r w:rsidRPr="00336F9B">
        <w:t xml:space="preserve">р/с 40702810309000000005 в ОАО «АБ «Россия» г. Санкт-Петербург </w:t>
      </w:r>
    </w:p>
    <w:p w:rsidR="00336F9B" w:rsidRPr="00336F9B" w:rsidRDefault="00336F9B" w:rsidP="00336F9B">
      <w:r w:rsidRPr="00336F9B">
        <w:t xml:space="preserve">к/с 30101810800000000861 БИК 044030861 </w:t>
      </w:r>
    </w:p>
    <w:p w:rsidR="00336F9B" w:rsidRPr="00336F9B" w:rsidRDefault="00336F9B" w:rsidP="00336F9B">
      <w:r w:rsidRPr="00336F9B">
        <w:t>ОКПО 76201586, ОКВЭД 40.10.11</w:t>
      </w:r>
    </w:p>
    <w:p w:rsidR="00336F9B" w:rsidRPr="00336F9B" w:rsidRDefault="00336F9B" w:rsidP="00336F9B">
      <w:r w:rsidRPr="00336F9B">
        <w:t>Грузополучатель: Филиал «Кольский» ОАО «ТГК-1»</w:t>
      </w:r>
    </w:p>
    <w:p w:rsidR="00336F9B" w:rsidRPr="00336F9B" w:rsidRDefault="00336F9B" w:rsidP="00336F9B">
      <w:r w:rsidRPr="00336F9B">
        <w:t>184355, Мурманская область, Кольский район, п. Мурмаши, ул. Советская, д. 2</w:t>
      </w:r>
    </w:p>
    <w:p w:rsidR="00336F9B" w:rsidRPr="00336F9B" w:rsidRDefault="00336F9B" w:rsidP="00336F9B">
      <w:pPr>
        <w:pStyle w:val="FR1"/>
        <w:spacing w:before="0"/>
        <w:jc w:val="both"/>
        <w:rPr>
          <w:rFonts w:ascii="Times New Roman" w:hAnsi="Times New Roman"/>
        </w:rPr>
      </w:pPr>
      <w:r w:rsidRPr="00336F9B">
        <w:rPr>
          <w:rFonts w:ascii="Times New Roman" w:hAnsi="Times New Roman"/>
        </w:rPr>
        <w:t>ИНН 7841312071 КПП 510543001</w:t>
      </w:r>
    </w:p>
    <w:p w:rsidR="00336F9B" w:rsidRPr="00336F9B" w:rsidRDefault="00336F9B" w:rsidP="00336F9B">
      <w:pPr>
        <w:spacing w:after="0" w:line="240" w:lineRule="auto"/>
        <w:ind w:left="120"/>
      </w:pPr>
    </w:p>
    <w:p w:rsidR="00336F9B" w:rsidRPr="00336F9B" w:rsidRDefault="00336F9B" w:rsidP="00336F9B">
      <w:pPr>
        <w:spacing w:after="0" w:line="240" w:lineRule="auto"/>
        <w:ind w:left="120"/>
      </w:pPr>
      <w:r w:rsidRPr="00336F9B">
        <w:t>Подрядчик:</w:t>
      </w:r>
    </w:p>
    <w:p w:rsidR="00336F9B" w:rsidRPr="00336F9B" w:rsidRDefault="00336F9B" w:rsidP="00336F9B">
      <w:pPr>
        <w:spacing w:after="0" w:line="240" w:lineRule="auto"/>
        <w:ind w:left="120"/>
      </w:pPr>
      <w:r w:rsidRPr="00336F9B">
        <w:t>___________________________________, ИНН</w:t>
      </w:r>
      <w:r w:rsidRPr="00336F9B">
        <w:rPr>
          <w:noProof/>
        </w:rPr>
        <w:t xml:space="preserve"> ____________КПП_________________.</w:t>
      </w:r>
    </w:p>
    <w:p w:rsidR="00336F9B" w:rsidRPr="00336F9B" w:rsidRDefault="00336F9B" w:rsidP="00336F9B">
      <w:pPr>
        <w:spacing w:after="0" w:line="240" w:lineRule="auto"/>
        <w:jc w:val="both"/>
      </w:pPr>
      <w:r w:rsidRPr="00336F9B">
        <w:t>ОГРН _______________.</w:t>
      </w:r>
    </w:p>
    <w:p w:rsidR="00336F9B" w:rsidRPr="00336F9B" w:rsidRDefault="00336F9B" w:rsidP="00336F9B">
      <w:pPr>
        <w:spacing w:after="0" w:line="240" w:lineRule="auto"/>
        <w:jc w:val="both"/>
      </w:pPr>
      <w:r w:rsidRPr="00336F9B">
        <w:t>Юридический адрес:</w:t>
      </w:r>
      <w:r w:rsidRPr="00336F9B">
        <w:rPr>
          <w:noProof/>
        </w:rPr>
        <w:t xml:space="preserve"> __________, фактический алрес: ____________, тел./факс _______,</w:t>
      </w:r>
    </w:p>
    <w:p w:rsidR="00336F9B" w:rsidRPr="00336F9B" w:rsidRDefault="00336F9B" w:rsidP="00336F9B">
      <w:pPr>
        <w:spacing w:after="0" w:line="240" w:lineRule="auto"/>
        <w:jc w:val="both"/>
      </w:pPr>
      <w:r w:rsidRPr="00336F9B">
        <w:lastRenderedPageBreak/>
        <w:t>р/с</w:t>
      </w:r>
      <w:r w:rsidRPr="00336F9B">
        <w:rPr>
          <w:noProof/>
        </w:rPr>
        <w:t xml:space="preserve"> _____________________________</w:t>
      </w:r>
      <w:r w:rsidRPr="00336F9B">
        <w:t xml:space="preserve">в _________________________________________; </w:t>
      </w:r>
    </w:p>
    <w:p w:rsidR="00336F9B" w:rsidRPr="00336F9B" w:rsidRDefault="00336F9B" w:rsidP="00336F9B">
      <w:pPr>
        <w:spacing w:after="0" w:line="240" w:lineRule="auto"/>
        <w:jc w:val="both"/>
      </w:pPr>
      <w:r w:rsidRPr="00336F9B">
        <w:t>к/с</w:t>
      </w:r>
      <w:r w:rsidRPr="00336F9B">
        <w:rPr>
          <w:noProof/>
        </w:rPr>
        <w:t xml:space="preserve"> ___________________________________________,</w:t>
      </w:r>
      <w:r w:rsidRPr="00336F9B">
        <w:t xml:space="preserve"> БИК</w:t>
      </w:r>
      <w:r w:rsidRPr="00336F9B">
        <w:rPr>
          <w:noProof/>
        </w:rPr>
        <w:t xml:space="preserve"> _______________________.</w:t>
      </w:r>
    </w:p>
    <w:p w:rsidR="00336F9B" w:rsidRPr="00336F9B" w:rsidRDefault="00336F9B" w:rsidP="00336F9B">
      <w:pPr>
        <w:pStyle w:val="FR1"/>
        <w:spacing w:before="0"/>
        <w:jc w:val="both"/>
        <w:rPr>
          <w:rFonts w:ascii="Times New Roman" w:hAnsi="Times New Roman"/>
        </w:rPr>
      </w:pPr>
      <w:r w:rsidRPr="00336F9B">
        <w:rPr>
          <w:rFonts w:ascii="Times New Roman" w:hAnsi="Times New Roman"/>
        </w:rPr>
        <w:t>ОКПО</w:t>
      </w:r>
      <w:r w:rsidRPr="00336F9B">
        <w:rPr>
          <w:rFonts w:ascii="Times New Roman" w:hAnsi="Times New Roman"/>
          <w:noProof/>
        </w:rPr>
        <w:t xml:space="preserve"> _______________________________,</w:t>
      </w:r>
      <w:r w:rsidRPr="00336F9B">
        <w:rPr>
          <w:rFonts w:ascii="Times New Roman" w:hAnsi="Times New Roman"/>
        </w:rPr>
        <w:t xml:space="preserve"> ОКВЭД</w:t>
      </w:r>
      <w:r w:rsidRPr="00336F9B">
        <w:rPr>
          <w:rFonts w:ascii="Times New Roman" w:hAnsi="Times New Roman"/>
          <w:noProof/>
        </w:rPr>
        <w:t xml:space="preserve"> _____________________________.</w:t>
      </w:r>
    </w:p>
    <w:p w:rsidR="00336F9B" w:rsidRPr="00336F9B" w:rsidRDefault="00336F9B" w:rsidP="00336F9B">
      <w:pPr>
        <w:spacing w:after="0" w:line="240" w:lineRule="auto"/>
      </w:pPr>
    </w:p>
    <w:p w:rsidR="00336F9B" w:rsidRPr="006339D0" w:rsidRDefault="00336F9B" w:rsidP="00336F9B">
      <w:pPr>
        <w:pStyle w:val="2"/>
        <w:spacing w:after="0" w:line="240" w:lineRule="auto"/>
        <w:jc w:val="both"/>
        <w:rPr>
          <w:sz w:val="22"/>
          <w:szCs w:val="22"/>
        </w:rPr>
      </w:pPr>
      <w:r w:rsidRPr="006339D0">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336F9B" w:rsidRPr="006339D0" w:rsidRDefault="00336F9B" w:rsidP="00336F9B">
      <w:pPr>
        <w:pStyle w:val="2"/>
        <w:spacing w:after="0" w:line="240" w:lineRule="auto"/>
        <w:rPr>
          <w:sz w:val="22"/>
          <w:szCs w:val="22"/>
        </w:rPr>
      </w:pPr>
    </w:p>
    <w:p w:rsidR="00336F9B" w:rsidRPr="006339D0" w:rsidRDefault="00336F9B" w:rsidP="00336F9B">
      <w:pPr>
        <w:pStyle w:val="2"/>
        <w:spacing w:after="0" w:line="240" w:lineRule="auto"/>
        <w:rPr>
          <w:sz w:val="22"/>
          <w:szCs w:val="22"/>
        </w:rPr>
      </w:pPr>
    </w:p>
    <w:p w:rsidR="00336F9B" w:rsidRPr="006339D0" w:rsidRDefault="00336F9B" w:rsidP="00336F9B">
      <w:pPr>
        <w:pStyle w:val="2"/>
        <w:spacing w:after="0" w:line="240" w:lineRule="auto"/>
        <w:jc w:val="center"/>
        <w:rPr>
          <w:sz w:val="22"/>
          <w:szCs w:val="22"/>
        </w:rPr>
      </w:pPr>
      <w:r w:rsidRPr="006339D0">
        <w:rPr>
          <w:sz w:val="22"/>
          <w:szCs w:val="22"/>
        </w:rPr>
        <w:t>ПОДПИСИ И ПЕЧАТИ СТОРОН</w:t>
      </w:r>
    </w:p>
    <w:p w:rsidR="00336F9B" w:rsidRPr="006339D0" w:rsidRDefault="00336F9B" w:rsidP="00336F9B">
      <w:pPr>
        <w:pStyle w:val="2"/>
        <w:spacing w:after="0" w:line="240" w:lineRule="auto"/>
        <w:rPr>
          <w:sz w:val="22"/>
          <w:szCs w:val="22"/>
        </w:rPr>
      </w:pPr>
    </w:p>
    <w:p w:rsidR="00336F9B" w:rsidRPr="006339D0" w:rsidRDefault="00336F9B" w:rsidP="00336F9B">
      <w:pPr>
        <w:pStyle w:val="2"/>
        <w:spacing w:after="0" w:line="240" w:lineRule="auto"/>
        <w:rPr>
          <w:sz w:val="22"/>
          <w:szCs w:val="22"/>
        </w:rPr>
      </w:pPr>
      <w:r w:rsidRPr="006339D0">
        <w:rPr>
          <w:sz w:val="22"/>
          <w:szCs w:val="22"/>
          <w:u w:val="single"/>
        </w:rPr>
        <w:t xml:space="preserve">ЗАКАЗЧИК  </w:t>
      </w:r>
      <w:r w:rsidRPr="006339D0">
        <w:rPr>
          <w:sz w:val="22"/>
          <w:szCs w:val="22"/>
        </w:rPr>
        <w:t xml:space="preserve">                                                                                             </w:t>
      </w:r>
      <w:r w:rsidRPr="006339D0">
        <w:rPr>
          <w:sz w:val="22"/>
          <w:szCs w:val="22"/>
          <w:u w:val="single"/>
        </w:rPr>
        <w:t>ПОДРЯДЧИК</w:t>
      </w:r>
      <w:r w:rsidRPr="006339D0">
        <w:rPr>
          <w:sz w:val="22"/>
          <w:szCs w:val="22"/>
        </w:rPr>
        <w:t xml:space="preserve"> </w:t>
      </w:r>
    </w:p>
    <w:p w:rsidR="00336F9B" w:rsidRPr="006339D0" w:rsidRDefault="00336F9B" w:rsidP="00336F9B">
      <w:pPr>
        <w:pStyle w:val="2"/>
        <w:spacing w:after="0" w:line="240" w:lineRule="auto"/>
        <w:rPr>
          <w:sz w:val="22"/>
          <w:szCs w:val="22"/>
        </w:rPr>
      </w:pPr>
    </w:p>
    <w:p w:rsidR="00336F9B" w:rsidRDefault="00336F9B" w:rsidP="00336F9B">
      <w:pPr>
        <w:pStyle w:val="2"/>
        <w:spacing w:after="0" w:line="240" w:lineRule="auto"/>
      </w:pPr>
      <w:r>
        <w:t>Заместитель генерального директора -</w:t>
      </w:r>
    </w:p>
    <w:p w:rsidR="00336F9B" w:rsidRDefault="00336F9B" w:rsidP="00336F9B">
      <w:pPr>
        <w:pStyle w:val="2"/>
        <w:spacing w:after="0" w:line="240" w:lineRule="auto"/>
      </w:pPr>
      <w:r>
        <w:t xml:space="preserve">Директор филиала "Кольский" ОАО "ТГК-1" </w:t>
      </w:r>
    </w:p>
    <w:p w:rsidR="00336F9B" w:rsidRDefault="00336F9B" w:rsidP="00336F9B">
      <w:pPr>
        <w:pStyle w:val="2"/>
        <w:spacing w:after="0" w:line="240" w:lineRule="auto"/>
      </w:pPr>
    </w:p>
    <w:p w:rsidR="00336F9B" w:rsidRPr="006339D0" w:rsidRDefault="00336F9B" w:rsidP="00336F9B">
      <w:pPr>
        <w:pStyle w:val="2"/>
        <w:spacing w:after="0" w:line="240" w:lineRule="auto"/>
        <w:rPr>
          <w:sz w:val="22"/>
          <w:szCs w:val="22"/>
        </w:rPr>
      </w:pPr>
      <w:r w:rsidRPr="006339D0">
        <w:rPr>
          <w:sz w:val="22"/>
          <w:szCs w:val="22"/>
        </w:rPr>
        <w:t>________________</w:t>
      </w:r>
      <w:r>
        <w:t>А.Г. Антипов</w:t>
      </w:r>
      <w:r w:rsidRPr="006339D0">
        <w:rPr>
          <w:sz w:val="22"/>
          <w:szCs w:val="22"/>
        </w:rPr>
        <w:tab/>
      </w:r>
      <w:r w:rsidRPr="006339D0">
        <w:rPr>
          <w:sz w:val="22"/>
          <w:szCs w:val="22"/>
        </w:rPr>
        <w:tab/>
      </w:r>
      <w:r w:rsidRPr="006339D0">
        <w:rPr>
          <w:sz w:val="22"/>
          <w:szCs w:val="22"/>
        </w:rPr>
        <w:tab/>
      </w:r>
      <w:r w:rsidRPr="006339D0">
        <w:rPr>
          <w:sz w:val="22"/>
          <w:szCs w:val="22"/>
        </w:rPr>
        <w:tab/>
      </w:r>
      <w:r w:rsidRPr="006339D0">
        <w:rPr>
          <w:sz w:val="22"/>
          <w:szCs w:val="22"/>
        </w:rPr>
        <w:tab/>
        <w:t>_____________________</w:t>
      </w:r>
    </w:p>
    <w:p w:rsidR="00336F9B" w:rsidRPr="006339D0" w:rsidRDefault="00336F9B" w:rsidP="00336F9B">
      <w:pPr>
        <w:spacing w:after="0" w:line="240" w:lineRule="auto"/>
      </w:pPr>
    </w:p>
    <w:p w:rsidR="00336F9B" w:rsidRPr="006339D0" w:rsidRDefault="00336F9B" w:rsidP="00336F9B">
      <w:pPr>
        <w:spacing w:after="0" w:line="240" w:lineRule="auto"/>
      </w:pPr>
    </w:p>
    <w:p w:rsidR="00336F9B" w:rsidRPr="006339D0" w:rsidRDefault="00336F9B" w:rsidP="00336F9B">
      <w:pPr>
        <w:pStyle w:val="Heading70"/>
        <w:keepNext/>
        <w:keepLines/>
        <w:shd w:val="clear" w:color="auto" w:fill="auto"/>
        <w:spacing w:after="0" w:line="240" w:lineRule="auto"/>
        <w:rPr>
          <w:sz w:val="22"/>
          <w:szCs w:val="22"/>
        </w:rPr>
      </w:pPr>
      <w:bookmarkStart w:id="1" w:name="bookmark6"/>
      <w:r w:rsidRPr="006339D0">
        <w:rPr>
          <w:sz w:val="22"/>
          <w:szCs w:val="22"/>
        </w:rPr>
        <w:t xml:space="preserve">                          </w:t>
      </w:r>
    </w:p>
    <w:p w:rsidR="00336F9B" w:rsidRPr="006339D0" w:rsidRDefault="00336F9B" w:rsidP="00336F9B">
      <w:pPr>
        <w:pStyle w:val="Heading70"/>
        <w:keepNext/>
        <w:keepLines/>
        <w:shd w:val="clear" w:color="auto" w:fill="auto"/>
        <w:spacing w:after="0" w:line="240" w:lineRule="auto"/>
        <w:rPr>
          <w:sz w:val="22"/>
          <w:szCs w:val="22"/>
        </w:rPr>
      </w:pPr>
      <w:r w:rsidRPr="006339D0">
        <w:rPr>
          <w:sz w:val="22"/>
          <w:szCs w:val="22"/>
        </w:rPr>
        <w:t xml:space="preserve">                                                              </w:t>
      </w:r>
      <w:r w:rsidRPr="006339D0">
        <w:rPr>
          <w:sz w:val="22"/>
          <w:szCs w:val="22"/>
        </w:rPr>
        <w:tab/>
      </w:r>
      <w:r w:rsidRPr="006339D0">
        <w:rPr>
          <w:sz w:val="22"/>
          <w:szCs w:val="22"/>
        </w:rPr>
        <w:tab/>
      </w:r>
      <w:r w:rsidRPr="006339D0">
        <w:rPr>
          <w:sz w:val="22"/>
          <w:szCs w:val="22"/>
        </w:rPr>
        <w:tab/>
      </w:r>
      <w:r w:rsidRPr="006339D0">
        <w:rPr>
          <w:sz w:val="22"/>
          <w:szCs w:val="22"/>
        </w:rPr>
        <w:tab/>
      </w:r>
    </w:p>
    <w:p w:rsidR="00336F9B" w:rsidRPr="00336F9B" w:rsidRDefault="00336F9B" w:rsidP="00336F9B">
      <w:pPr>
        <w:pStyle w:val="Heading70"/>
        <w:keepNext/>
        <w:keepLines/>
        <w:shd w:val="clear" w:color="auto" w:fill="auto"/>
        <w:spacing w:after="0" w:line="240" w:lineRule="auto"/>
        <w:ind w:left="5664" w:firstLine="708"/>
        <w:rPr>
          <w:rFonts w:ascii="Times New Roman" w:hAnsi="Times New Roman" w:cs="Times New Roman"/>
          <w:sz w:val="20"/>
          <w:szCs w:val="20"/>
        </w:rPr>
      </w:pPr>
      <w:r w:rsidRPr="006339D0">
        <w:rPr>
          <w:sz w:val="22"/>
          <w:szCs w:val="22"/>
        </w:rPr>
        <w:br w:type="page"/>
      </w:r>
      <w:r w:rsidRPr="006339D0">
        <w:rPr>
          <w:sz w:val="22"/>
          <w:szCs w:val="22"/>
        </w:rPr>
        <w:lastRenderedPageBreak/>
        <w:t xml:space="preserve">   </w:t>
      </w:r>
      <w:r w:rsidRPr="00336F9B">
        <w:rPr>
          <w:rFonts w:ascii="Times New Roman" w:hAnsi="Times New Roman" w:cs="Times New Roman"/>
          <w:sz w:val="20"/>
          <w:szCs w:val="20"/>
        </w:rPr>
        <w:t>Приложение № 10</w:t>
      </w:r>
    </w:p>
    <w:p w:rsidR="00336F9B" w:rsidRPr="00336F9B" w:rsidRDefault="00336F9B" w:rsidP="00336F9B">
      <w:pPr>
        <w:pStyle w:val="3"/>
        <w:shd w:val="clear" w:color="auto" w:fill="auto"/>
        <w:tabs>
          <w:tab w:val="left" w:leader="underscore" w:pos="9890"/>
        </w:tabs>
        <w:spacing w:line="240" w:lineRule="auto"/>
        <w:ind w:left="6560" w:firstLine="0"/>
        <w:jc w:val="left"/>
        <w:rPr>
          <w:rFonts w:ascii="Times New Roman" w:hAnsi="Times New Roman" w:cs="Times New Roman"/>
          <w:sz w:val="20"/>
          <w:szCs w:val="20"/>
        </w:rPr>
      </w:pPr>
      <w:r w:rsidRPr="00336F9B">
        <w:rPr>
          <w:rFonts w:ascii="Times New Roman" w:hAnsi="Times New Roman" w:cs="Times New Roman"/>
          <w:sz w:val="20"/>
          <w:szCs w:val="20"/>
        </w:rPr>
        <w:t>к договору №____</w:t>
      </w:r>
    </w:p>
    <w:p w:rsidR="00336F9B" w:rsidRPr="00336F9B" w:rsidRDefault="00336F9B" w:rsidP="00336F9B">
      <w:pPr>
        <w:pStyle w:val="3"/>
        <w:shd w:val="clear" w:color="auto" w:fill="auto"/>
        <w:tabs>
          <w:tab w:val="left" w:leader="underscore" w:pos="9890"/>
        </w:tabs>
        <w:spacing w:line="240" w:lineRule="auto"/>
        <w:ind w:left="6560" w:firstLine="0"/>
        <w:jc w:val="left"/>
        <w:rPr>
          <w:rFonts w:ascii="Times New Roman" w:hAnsi="Times New Roman" w:cs="Times New Roman"/>
          <w:sz w:val="20"/>
          <w:szCs w:val="20"/>
        </w:rPr>
      </w:pPr>
      <w:r w:rsidRPr="00336F9B">
        <w:rPr>
          <w:rFonts w:ascii="Times New Roman" w:hAnsi="Times New Roman" w:cs="Times New Roman"/>
          <w:sz w:val="20"/>
          <w:szCs w:val="20"/>
        </w:rPr>
        <w:t>от «___ »______20 __г.</w:t>
      </w:r>
    </w:p>
    <w:p w:rsidR="00336F9B" w:rsidRPr="00336F9B" w:rsidRDefault="00336F9B" w:rsidP="00336F9B">
      <w:pPr>
        <w:pStyle w:val="Heading70"/>
        <w:keepNext/>
        <w:keepLines/>
        <w:shd w:val="clear" w:color="auto" w:fill="auto"/>
        <w:spacing w:after="0" w:line="240" w:lineRule="auto"/>
        <w:ind w:right="700"/>
        <w:jc w:val="center"/>
        <w:rPr>
          <w:rFonts w:ascii="Times New Roman" w:hAnsi="Times New Roman" w:cs="Times New Roman"/>
        </w:rPr>
      </w:pPr>
      <w:bookmarkStart w:id="2" w:name="bookmark7"/>
    </w:p>
    <w:p w:rsidR="00336F9B" w:rsidRPr="00336F9B" w:rsidRDefault="00336F9B" w:rsidP="00336F9B">
      <w:pPr>
        <w:pStyle w:val="Heading70"/>
        <w:keepNext/>
        <w:keepLines/>
        <w:shd w:val="clear" w:color="auto" w:fill="auto"/>
        <w:spacing w:after="0" w:line="240" w:lineRule="auto"/>
        <w:ind w:right="700"/>
        <w:jc w:val="center"/>
        <w:rPr>
          <w:rFonts w:ascii="Times New Roman" w:hAnsi="Times New Roman" w:cs="Times New Roman"/>
          <w:sz w:val="22"/>
          <w:szCs w:val="22"/>
        </w:rPr>
      </w:pPr>
      <w:r w:rsidRPr="00336F9B">
        <w:rPr>
          <w:rFonts w:ascii="Times New Roman" w:hAnsi="Times New Roman" w:cs="Times New Roman"/>
          <w:sz w:val="22"/>
          <w:szCs w:val="22"/>
        </w:rPr>
        <w:t xml:space="preserve">ТРЕБОВАНИЯ </w:t>
      </w:r>
    </w:p>
    <w:p w:rsidR="00336F9B" w:rsidRPr="00336F9B" w:rsidRDefault="00336F9B" w:rsidP="00336F9B">
      <w:pPr>
        <w:pStyle w:val="Heading70"/>
        <w:keepNext/>
        <w:keepLines/>
        <w:shd w:val="clear" w:color="auto" w:fill="auto"/>
        <w:spacing w:after="0" w:line="240" w:lineRule="auto"/>
        <w:ind w:right="700"/>
        <w:jc w:val="center"/>
        <w:rPr>
          <w:rFonts w:ascii="Times New Roman" w:hAnsi="Times New Roman" w:cs="Times New Roman"/>
          <w:sz w:val="22"/>
          <w:szCs w:val="22"/>
        </w:rPr>
      </w:pPr>
      <w:r w:rsidRPr="00336F9B">
        <w:rPr>
          <w:rFonts w:ascii="Times New Roman" w:hAnsi="Times New Roman" w:cs="Times New Roman"/>
          <w:sz w:val="22"/>
          <w:szCs w:val="22"/>
        </w:rPr>
        <w:t>по охране труда, промышленной безопасности и охране окружающей среды</w:t>
      </w:r>
      <w:bookmarkEnd w:id="2"/>
    </w:p>
    <w:p w:rsidR="00336F9B" w:rsidRPr="00336F9B" w:rsidRDefault="00336F9B" w:rsidP="00336F9B">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336F9B" w:rsidRPr="00336F9B" w:rsidRDefault="00336F9B" w:rsidP="00336F9B">
      <w:pPr>
        <w:pStyle w:val="Heading70"/>
        <w:keepNext/>
        <w:keepLines/>
        <w:shd w:val="clear" w:color="auto" w:fill="auto"/>
        <w:spacing w:after="0" w:line="240" w:lineRule="auto"/>
        <w:ind w:right="700"/>
        <w:jc w:val="center"/>
        <w:rPr>
          <w:rFonts w:ascii="Times New Roman" w:hAnsi="Times New Roman" w:cs="Times New Roman"/>
          <w:sz w:val="22"/>
          <w:szCs w:val="22"/>
        </w:rPr>
      </w:pPr>
      <w:r w:rsidRPr="00336F9B">
        <w:rPr>
          <w:rFonts w:ascii="Times New Roman" w:hAnsi="Times New Roman" w:cs="Times New Roman"/>
          <w:sz w:val="22"/>
          <w:szCs w:val="22"/>
        </w:rPr>
        <w:t>1. Введение.</w:t>
      </w:r>
      <w:bookmarkEnd w:id="3"/>
    </w:p>
    <w:p w:rsidR="00336F9B" w:rsidRPr="00336F9B" w:rsidRDefault="00336F9B" w:rsidP="00336F9B">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36F9B" w:rsidRPr="00336F9B" w:rsidRDefault="00336F9B" w:rsidP="00336F9B">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36F9B" w:rsidRPr="00336F9B" w:rsidRDefault="00336F9B" w:rsidP="00336F9B">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336F9B" w:rsidRPr="00336F9B" w:rsidRDefault="00336F9B" w:rsidP="00336F9B">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336F9B">
        <w:rPr>
          <w:rFonts w:ascii="Times New Roman" w:hAnsi="Times New Roman" w:cs="Times New Roman"/>
          <w:sz w:val="22"/>
          <w:szCs w:val="22"/>
        </w:rPr>
        <w:t>Соблюдение требований законодательства.</w:t>
      </w:r>
      <w:bookmarkEnd w:id="4"/>
    </w:p>
    <w:p w:rsidR="00336F9B" w:rsidRPr="00336F9B" w:rsidRDefault="00336F9B" w:rsidP="00336F9B">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36F9B" w:rsidRPr="00336F9B" w:rsidRDefault="00336F9B" w:rsidP="00336F9B">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336F9B" w:rsidRPr="00336F9B" w:rsidRDefault="00336F9B" w:rsidP="00336F9B">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36F9B" w:rsidRPr="00336F9B" w:rsidRDefault="00336F9B" w:rsidP="00336F9B">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336F9B">
        <w:rPr>
          <w:rFonts w:ascii="Times New Roman" w:hAnsi="Times New Roman" w:cs="Times New Roman"/>
          <w:sz w:val="22"/>
          <w:szCs w:val="22"/>
        </w:rPr>
        <w:t>Средства индивидуальной защиты (СИЗ).</w:t>
      </w:r>
      <w:bookmarkEnd w:id="5"/>
    </w:p>
    <w:p w:rsidR="00336F9B" w:rsidRPr="00336F9B" w:rsidRDefault="00336F9B" w:rsidP="00336F9B">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336F9B" w:rsidRPr="00336F9B" w:rsidRDefault="00336F9B" w:rsidP="00336F9B">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336F9B">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336F9B" w:rsidRPr="00336F9B" w:rsidRDefault="00336F9B" w:rsidP="00336F9B">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336F9B">
        <w:rPr>
          <w:rFonts w:ascii="Times New Roman" w:hAnsi="Times New Roman" w:cs="Times New Roman"/>
          <w:b/>
          <w:sz w:val="22"/>
          <w:szCs w:val="22"/>
        </w:rPr>
        <w:t>4</w:t>
      </w:r>
      <w:r w:rsidRPr="00336F9B">
        <w:rPr>
          <w:rFonts w:ascii="Times New Roman" w:hAnsi="Times New Roman" w:cs="Times New Roman"/>
          <w:sz w:val="22"/>
          <w:szCs w:val="22"/>
        </w:rPr>
        <w:t>. Транспорт Подрядчика.</w:t>
      </w:r>
      <w:bookmarkEnd w:id="6"/>
    </w:p>
    <w:p w:rsidR="00336F9B" w:rsidRPr="00336F9B" w:rsidRDefault="00336F9B" w:rsidP="00336F9B">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336F9B">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336F9B" w:rsidRPr="00336F9B" w:rsidRDefault="00336F9B" w:rsidP="00336F9B">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336F9B">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336F9B" w:rsidRPr="00336F9B" w:rsidRDefault="00336F9B" w:rsidP="00336F9B">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336F9B">
        <w:rPr>
          <w:rFonts w:ascii="Times New Roman" w:hAnsi="Times New Roman" w:cs="Times New Roman"/>
          <w:b/>
          <w:sz w:val="22"/>
          <w:szCs w:val="22"/>
        </w:rPr>
        <w:t>5.</w:t>
      </w:r>
      <w:r w:rsidRPr="00336F9B">
        <w:rPr>
          <w:rFonts w:ascii="Times New Roman" w:hAnsi="Times New Roman" w:cs="Times New Roman"/>
          <w:sz w:val="22"/>
          <w:szCs w:val="22"/>
        </w:rPr>
        <w:t xml:space="preserve"> Допуск и отстранение от проведения работ.</w:t>
      </w:r>
      <w:bookmarkEnd w:id="7"/>
    </w:p>
    <w:p w:rsidR="00336F9B" w:rsidRPr="00336F9B" w:rsidRDefault="00336F9B" w:rsidP="00336F9B">
      <w:pPr>
        <w:pStyle w:val="3"/>
        <w:shd w:val="clear" w:color="auto" w:fill="auto"/>
        <w:tabs>
          <w:tab w:val="left" w:pos="851"/>
        </w:tabs>
        <w:spacing w:line="240" w:lineRule="auto"/>
        <w:ind w:right="40" w:firstLine="709"/>
        <w:rPr>
          <w:rFonts w:ascii="Times New Roman" w:hAnsi="Times New Roman" w:cs="Times New Roman"/>
          <w:sz w:val="22"/>
          <w:szCs w:val="22"/>
        </w:rPr>
      </w:pPr>
      <w:r w:rsidRPr="00336F9B">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36F9B" w:rsidRPr="00336F9B" w:rsidRDefault="00336F9B" w:rsidP="00336F9B">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336F9B">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336F9B" w:rsidRPr="00336F9B" w:rsidRDefault="00336F9B" w:rsidP="00336F9B">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336F9B">
        <w:rPr>
          <w:rFonts w:ascii="Times New Roman" w:hAnsi="Times New Roman" w:cs="Times New Roman"/>
          <w:sz w:val="22"/>
          <w:szCs w:val="22"/>
        </w:rPr>
        <w:t>5.3.Не допускать пронос и нахождение на территории Объектов производства работ</w:t>
      </w:r>
    </w:p>
    <w:p w:rsidR="00336F9B" w:rsidRPr="00336F9B" w:rsidRDefault="00336F9B" w:rsidP="00336F9B">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336F9B">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36F9B" w:rsidRPr="00336F9B" w:rsidRDefault="00336F9B" w:rsidP="00336F9B">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336F9B">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336F9B" w:rsidRPr="00336F9B" w:rsidRDefault="00336F9B" w:rsidP="00336F9B">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336F9B">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36F9B" w:rsidRPr="00336F9B" w:rsidRDefault="00336F9B" w:rsidP="00336F9B">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336F9B">
        <w:rPr>
          <w:rFonts w:ascii="Times New Roman" w:hAnsi="Times New Roman" w:cs="Times New Roman"/>
          <w:sz w:val="22"/>
          <w:szCs w:val="22"/>
        </w:rPr>
        <w:t>В целях обеспечения контроля за указанными ограничениями Заказчик имеет право</w:t>
      </w:r>
    </w:p>
    <w:p w:rsidR="00336F9B" w:rsidRPr="00336F9B" w:rsidRDefault="00336F9B" w:rsidP="00336F9B">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336F9B">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36F9B" w:rsidRPr="00336F9B" w:rsidRDefault="00336F9B" w:rsidP="00336F9B">
      <w:pPr>
        <w:pStyle w:val="3"/>
        <w:shd w:val="clear" w:color="auto" w:fill="auto"/>
        <w:tabs>
          <w:tab w:val="left" w:pos="1194"/>
        </w:tabs>
        <w:spacing w:line="240" w:lineRule="auto"/>
        <w:ind w:right="40" w:firstLine="0"/>
        <w:rPr>
          <w:rFonts w:ascii="Times New Roman" w:hAnsi="Times New Roman" w:cs="Times New Roman"/>
          <w:sz w:val="22"/>
          <w:szCs w:val="22"/>
        </w:rPr>
      </w:pPr>
      <w:r w:rsidRPr="00336F9B">
        <w:rPr>
          <w:rFonts w:ascii="Times New Roman" w:hAnsi="Times New Roman" w:cs="Times New Roman"/>
          <w:b/>
          <w:sz w:val="22"/>
          <w:szCs w:val="22"/>
        </w:rPr>
        <w:t xml:space="preserve">                                           6.</w:t>
      </w:r>
      <w:r w:rsidRPr="00336F9B">
        <w:rPr>
          <w:rFonts w:ascii="Times New Roman" w:hAnsi="Times New Roman" w:cs="Times New Roman"/>
          <w:sz w:val="22"/>
          <w:szCs w:val="22"/>
        </w:rPr>
        <w:t xml:space="preserve"> Порядок фиксации фактов   </w:t>
      </w:r>
    </w:p>
    <w:p w:rsidR="00336F9B" w:rsidRPr="00336F9B" w:rsidRDefault="00336F9B" w:rsidP="00336F9B">
      <w:pPr>
        <w:pStyle w:val="3"/>
        <w:shd w:val="clear" w:color="auto" w:fill="auto"/>
        <w:tabs>
          <w:tab w:val="left" w:pos="1194"/>
        </w:tabs>
        <w:spacing w:line="240" w:lineRule="auto"/>
        <w:ind w:right="40" w:firstLine="0"/>
        <w:rPr>
          <w:rFonts w:ascii="Times New Roman" w:hAnsi="Times New Roman" w:cs="Times New Roman"/>
          <w:sz w:val="22"/>
          <w:szCs w:val="22"/>
        </w:rPr>
      </w:pPr>
      <w:r w:rsidRPr="00336F9B">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36F9B" w:rsidRPr="00336F9B" w:rsidRDefault="00336F9B" w:rsidP="00336F9B">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336F9B">
        <w:rPr>
          <w:rFonts w:ascii="Times New Roman" w:hAnsi="Times New Roman" w:cs="Times New Roman"/>
          <w:sz w:val="22"/>
          <w:szCs w:val="22"/>
        </w:rPr>
        <w:t>медицинским осмотром или освидетельствованием;</w:t>
      </w:r>
    </w:p>
    <w:p w:rsidR="00336F9B" w:rsidRPr="00336F9B" w:rsidRDefault="00336F9B" w:rsidP="00336F9B">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336F9B">
        <w:rPr>
          <w:rFonts w:ascii="Times New Roman" w:hAnsi="Times New Roman" w:cs="Times New Roman"/>
          <w:sz w:val="22"/>
          <w:szCs w:val="22"/>
        </w:rPr>
        <w:t>актами, подписанными уполномоченными представителями сторон договора;</w:t>
      </w:r>
    </w:p>
    <w:p w:rsidR="00336F9B" w:rsidRPr="00336F9B" w:rsidRDefault="00336F9B" w:rsidP="00336F9B">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336F9B">
        <w:rPr>
          <w:rFonts w:ascii="Times New Roman" w:hAnsi="Times New Roman" w:cs="Times New Roman"/>
          <w:sz w:val="22"/>
          <w:szCs w:val="22"/>
        </w:rPr>
        <w:t>письменными объяснениями виновного работника Подрядчика.</w:t>
      </w:r>
    </w:p>
    <w:p w:rsidR="00336F9B" w:rsidRPr="00336F9B" w:rsidRDefault="00336F9B" w:rsidP="00336F9B">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336F9B">
        <w:rPr>
          <w:rFonts w:ascii="Times New Roman" w:hAnsi="Times New Roman" w:cs="Times New Roman"/>
          <w:b/>
          <w:sz w:val="22"/>
          <w:szCs w:val="22"/>
        </w:rPr>
        <w:t xml:space="preserve">                                           7.</w:t>
      </w:r>
      <w:r w:rsidRPr="00336F9B">
        <w:rPr>
          <w:rFonts w:ascii="Times New Roman" w:hAnsi="Times New Roman" w:cs="Times New Roman"/>
          <w:sz w:val="22"/>
          <w:szCs w:val="22"/>
        </w:rPr>
        <w:t xml:space="preserve"> Требования к оборудованию.</w:t>
      </w:r>
      <w:bookmarkEnd w:id="8"/>
    </w:p>
    <w:p w:rsidR="00336F9B" w:rsidRPr="00336F9B" w:rsidRDefault="00336F9B" w:rsidP="00336F9B">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36F9B" w:rsidRPr="00336F9B" w:rsidRDefault="00336F9B" w:rsidP="00336F9B">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36F9B" w:rsidRPr="00336F9B" w:rsidRDefault="00336F9B" w:rsidP="00336F9B">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36F9B" w:rsidRPr="00336F9B" w:rsidRDefault="00336F9B" w:rsidP="00336F9B">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36F9B" w:rsidRPr="00336F9B" w:rsidRDefault="00336F9B" w:rsidP="00336F9B">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36F9B" w:rsidRPr="00336F9B" w:rsidRDefault="00336F9B" w:rsidP="00336F9B">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336F9B" w:rsidRPr="00336F9B" w:rsidRDefault="00336F9B" w:rsidP="00336F9B">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36F9B" w:rsidRPr="00336F9B" w:rsidRDefault="00336F9B" w:rsidP="00336F9B">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36F9B" w:rsidRPr="00336F9B" w:rsidRDefault="00336F9B" w:rsidP="00336F9B">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336F9B" w:rsidRPr="00336F9B" w:rsidRDefault="00336F9B" w:rsidP="00336F9B">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36F9B" w:rsidRPr="00336F9B" w:rsidRDefault="00336F9B" w:rsidP="00336F9B">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336F9B">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36F9B" w:rsidRPr="00336F9B" w:rsidRDefault="00336F9B" w:rsidP="00336F9B">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336F9B">
        <w:rPr>
          <w:rFonts w:ascii="Times New Roman" w:hAnsi="Times New Roman" w:cs="Times New Roman"/>
          <w:b/>
          <w:sz w:val="22"/>
          <w:szCs w:val="22"/>
        </w:rPr>
        <w:lastRenderedPageBreak/>
        <w:t>8.</w:t>
      </w:r>
      <w:r w:rsidRPr="00336F9B">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336F9B" w:rsidRPr="00336F9B" w:rsidRDefault="00336F9B" w:rsidP="00336F9B">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336F9B">
        <w:rPr>
          <w:rFonts w:ascii="Times New Roman" w:hAnsi="Times New Roman" w:cs="Times New Roman"/>
          <w:sz w:val="22"/>
          <w:szCs w:val="22"/>
        </w:rPr>
        <w:t>здоровья.</w:t>
      </w:r>
      <w:bookmarkEnd w:id="10"/>
    </w:p>
    <w:p w:rsidR="00336F9B" w:rsidRPr="00336F9B" w:rsidRDefault="00336F9B" w:rsidP="00336F9B">
      <w:pPr>
        <w:pStyle w:val="3"/>
        <w:shd w:val="clear" w:color="auto" w:fill="auto"/>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36F9B" w:rsidRPr="00336F9B" w:rsidRDefault="00336F9B" w:rsidP="00336F9B">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336F9B">
        <w:rPr>
          <w:rFonts w:ascii="Times New Roman" w:hAnsi="Times New Roman" w:cs="Times New Roman"/>
          <w:b/>
          <w:sz w:val="22"/>
          <w:szCs w:val="22"/>
        </w:rPr>
        <w:t>9.</w:t>
      </w:r>
      <w:r w:rsidRPr="00336F9B">
        <w:rPr>
          <w:rFonts w:ascii="Times New Roman" w:hAnsi="Times New Roman" w:cs="Times New Roman"/>
          <w:sz w:val="22"/>
          <w:szCs w:val="22"/>
        </w:rPr>
        <w:t xml:space="preserve"> Состояние мест проведения работ.</w:t>
      </w:r>
      <w:bookmarkEnd w:id="11"/>
    </w:p>
    <w:p w:rsidR="00336F9B" w:rsidRPr="00336F9B" w:rsidRDefault="00336F9B" w:rsidP="00336F9B">
      <w:pPr>
        <w:pStyle w:val="3"/>
        <w:shd w:val="clear" w:color="auto" w:fill="auto"/>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36F9B" w:rsidRPr="00336F9B" w:rsidRDefault="00336F9B" w:rsidP="00336F9B">
      <w:pPr>
        <w:pStyle w:val="3"/>
        <w:shd w:val="clear" w:color="auto" w:fill="auto"/>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36F9B" w:rsidRPr="00336F9B" w:rsidRDefault="00336F9B" w:rsidP="00336F9B">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336F9B">
        <w:rPr>
          <w:rFonts w:ascii="Times New Roman" w:hAnsi="Times New Roman" w:cs="Times New Roman"/>
          <w:b/>
          <w:sz w:val="22"/>
          <w:szCs w:val="22"/>
        </w:rPr>
        <w:t>10.</w:t>
      </w:r>
      <w:r w:rsidRPr="00336F9B">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336F9B">
        <w:rPr>
          <w:rFonts w:ascii="Times New Roman" w:hAnsi="Times New Roman" w:cs="Times New Roman"/>
          <w:sz w:val="22"/>
          <w:szCs w:val="22"/>
        </w:rPr>
        <w:t xml:space="preserve"> </w:t>
      </w:r>
      <w:bookmarkStart w:id="13" w:name="bookmark19"/>
      <w:r w:rsidRPr="00336F9B">
        <w:rPr>
          <w:rFonts w:ascii="Times New Roman" w:hAnsi="Times New Roman" w:cs="Times New Roman"/>
          <w:sz w:val="22"/>
          <w:szCs w:val="22"/>
        </w:rPr>
        <w:t>охране окружающей среды.</w:t>
      </w:r>
      <w:bookmarkEnd w:id="13"/>
    </w:p>
    <w:p w:rsidR="00336F9B" w:rsidRPr="00336F9B" w:rsidRDefault="00336F9B" w:rsidP="00336F9B">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336F9B" w:rsidRPr="00336F9B" w:rsidRDefault="00336F9B" w:rsidP="00336F9B">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36F9B" w:rsidRPr="00336F9B" w:rsidRDefault="00336F9B" w:rsidP="00336F9B">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36F9B" w:rsidRPr="00336F9B" w:rsidRDefault="00336F9B" w:rsidP="00336F9B">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36F9B" w:rsidRPr="00336F9B" w:rsidRDefault="00336F9B" w:rsidP="00336F9B">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36F9B" w:rsidRPr="00336F9B" w:rsidRDefault="00336F9B" w:rsidP="00336F9B">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36F9B" w:rsidRPr="00336F9B" w:rsidRDefault="00336F9B" w:rsidP="00336F9B">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36F9B" w:rsidRPr="00336F9B" w:rsidRDefault="00336F9B" w:rsidP="00336F9B">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36F9B" w:rsidRPr="00336F9B" w:rsidRDefault="00336F9B" w:rsidP="00336F9B">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336F9B">
        <w:rPr>
          <w:rStyle w:val="21"/>
          <w:rFonts w:ascii="Times New Roman" w:hAnsi="Times New Roman" w:cs="Times New Roman"/>
          <w:sz w:val="22"/>
          <w:szCs w:val="22"/>
        </w:rPr>
        <w:t>Уплачивать штраф з</w:t>
      </w:r>
      <w:r w:rsidRPr="00336F9B">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336F9B" w:rsidRPr="00336F9B" w:rsidRDefault="00336F9B" w:rsidP="00336F9B">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36F9B" w:rsidRPr="00336F9B" w:rsidRDefault="00336F9B" w:rsidP="00336F9B">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36F9B" w:rsidRPr="00336F9B" w:rsidRDefault="00336F9B" w:rsidP="00336F9B">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36F9B" w:rsidRPr="00336F9B" w:rsidRDefault="00336F9B" w:rsidP="00336F9B">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336F9B">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36F9B" w:rsidRPr="00336F9B" w:rsidRDefault="00336F9B" w:rsidP="00336F9B">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36F9B" w:rsidRPr="00336F9B" w:rsidRDefault="00336F9B" w:rsidP="00336F9B">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36F9B" w:rsidRPr="00336F9B" w:rsidRDefault="00336F9B" w:rsidP="00336F9B">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36F9B" w:rsidRPr="00336F9B" w:rsidRDefault="00336F9B" w:rsidP="00336F9B">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36F9B" w:rsidRPr="00336F9B" w:rsidRDefault="00336F9B" w:rsidP="00336F9B">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36F9B" w:rsidRPr="00336F9B" w:rsidRDefault="00336F9B" w:rsidP="00336F9B">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36F9B" w:rsidRPr="00336F9B" w:rsidRDefault="00336F9B" w:rsidP="00336F9B">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336F9B" w:rsidRPr="00336F9B" w:rsidRDefault="00336F9B" w:rsidP="00336F9B">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36F9B" w:rsidRPr="00336F9B" w:rsidRDefault="00336F9B" w:rsidP="00336F9B">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36F9B" w:rsidRPr="00336F9B" w:rsidRDefault="00336F9B" w:rsidP="00336F9B">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36F9B" w:rsidRPr="00336F9B" w:rsidRDefault="00336F9B" w:rsidP="00336F9B">
      <w:pPr>
        <w:pStyle w:val="3"/>
        <w:shd w:val="clear" w:color="auto" w:fill="auto"/>
        <w:spacing w:line="240" w:lineRule="auto"/>
        <w:ind w:left="20" w:right="20" w:firstLine="720"/>
        <w:rPr>
          <w:rFonts w:ascii="Times New Roman" w:hAnsi="Times New Roman" w:cs="Times New Roman"/>
          <w:sz w:val="22"/>
          <w:szCs w:val="22"/>
        </w:rPr>
      </w:pPr>
      <w:r w:rsidRPr="00336F9B">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336F9B" w:rsidRPr="00336F9B" w:rsidRDefault="00336F9B" w:rsidP="00336F9B">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336F9B" w:rsidRPr="00336F9B" w:rsidRDefault="00336F9B" w:rsidP="00336F9B">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336F9B">
        <w:rPr>
          <w:rFonts w:ascii="Times New Roman" w:hAnsi="Times New Roman" w:cs="Times New Roman"/>
          <w:sz w:val="22"/>
          <w:szCs w:val="22"/>
        </w:rPr>
        <w:t>«Заказчик»</w:t>
      </w:r>
      <w:r w:rsidRPr="00336F9B">
        <w:rPr>
          <w:rFonts w:ascii="Times New Roman" w:hAnsi="Times New Roman" w:cs="Times New Roman"/>
          <w:sz w:val="22"/>
          <w:szCs w:val="22"/>
        </w:rPr>
        <w:tab/>
        <w:t>«Подрядчик»</w:t>
      </w:r>
    </w:p>
    <w:p w:rsidR="00336F9B" w:rsidRPr="006339D0" w:rsidRDefault="00336F9B" w:rsidP="00336F9B">
      <w:pPr>
        <w:pStyle w:val="Bodytext50"/>
        <w:shd w:val="clear" w:color="auto" w:fill="auto"/>
        <w:tabs>
          <w:tab w:val="left" w:pos="5020"/>
        </w:tabs>
        <w:spacing w:before="0" w:line="240" w:lineRule="auto"/>
        <w:ind w:left="20"/>
        <w:jc w:val="left"/>
        <w:rPr>
          <w:sz w:val="22"/>
          <w:szCs w:val="22"/>
        </w:rPr>
      </w:pPr>
    </w:p>
    <w:p w:rsidR="00336F9B" w:rsidRPr="006339D0" w:rsidRDefault="00336F9B" w:rsidP="00336F9B">
      <w:pPr>
        <w:pStyle w:val="3"/>
        <w:framePr w:h="240" w:wrap="around" w:vAnchor="text" w:hAnchor="margin" w:x="279" w:y="587"/>
        <w:shd w:val="clear" w:color="auto" w:fill="auto"/>
        <w:spacing w:line="240" w:lineRule="auto"/>
        <w:ind w:left="100" w:firstLine="0"/>
        <w:jc w:val="left"/>
        <w:rPr>
          <w:sz w:val="22"/>
          <w:szCs w:val="22"/>
        </w:rPr>
      </w:pPr>
    </w:p>
    <w:p w:rsidR="00336F9B" w:rsidRDefault="00336F9B" w:rsidP="00336F9B">
      <w:pPr>
        <w:spacing w:line="240" w:lineRule="auto"/>
      </w:pPr>
      <w:r w:rsidRPr="006339D0">
        <w:t>________________________</w:t>
      </w:r>
      <w:r w:rsidRPr="006339D0">
        <w:tab/>
      </w:r>
      <w:r w:rsidRPr="006339D0">
        <w:tab/>
      </w:r>
      <w:r w:rsidRPr="006339D0">
        <w:tab/>
        <w:t>______________________</w:t>
      </w:r>
      <w:r w:rsidRPr="006339D0">
        <w:tab/>
      </w:r>
      <w:r>
        <w:br w:type="page"/>
      </w:r>
    </w:p>
    <w:p w:rsidR="00336F9B" w:rsidRPr="006339D0" w:rsidRDefault="00336F9B" w:rsidP="00336F9B">
      <w:pPr>
        <w:spacing w:line="240" w:lineRule="auto"/>
      </w:pPr>
    </w:p>
    <w:bookmarkEnd w:id="1"/>
    <w:p w:rsidR="00336F9B" w:rsidRPr="00336F9B" w:rsidRDefault="00336F9B" w:rsidP="00336F9B">
      <w:pPr>
        <w:spacing w:after="0" w:line="240" w:lineRule="auto"/>
        <w:ind w:left="6420"/>
      </w:pPr>
      <w:r w:rsidRPr="006339D0">
        <w:t xml:space="preserve">Приложение № </w:t>
      </w:r>
      <w:r w:rsidRPr="00336F9B">
        <w:t>11</w:t>
      </w:r>
    </w:p>
    <w:p w:rsidR="00336F9B" w:rsidRPr="006339D0" w:rsidRDefault="00336F9B" w:rsidP="00336F9B">
      <w:pPr>
        <w:tabs>
          <w:tab w:val="left" w:leader="underscore" w:pos="8472"/>
        </w:tabs>
        <w:spacing w:after="0" w:line="240" w:lineRule="auto"/>
        <w:ind w:left="6420"/>
      </w:pPr>
      <w:r w:rsidRPr="006339D0">
        <w:t>к договору №</w:t>
      </w:r>
      <w:r w:rsidRPr="006339D0">
        <w:tab/>
      </w:r>
    </w:p>
    <w:p w:rsidR="00336F9B" w:rsidRPr="006339D0" w:rsidRDefault="00336F9B" w:rsidP="00336F9B">
      <w:pPr>
        <w:tabs>
          <w:tab w:val="left" w:leader="underscore" w:pos="7914"/>
        </w:tabs>
        <w:spacing w:after="0" w:line="240" w:lineRule="auto"/>
        <w:ind w:left="6420"/>
      </w:pPr>
      <w:r w:rsidRPr="006339D0">
        <w:t xml:space="preserve">от « ___» </w:t>
      </w:r>
      <w:r w:rsidRPr="006339D0">
        <w:tab/>
        <w:t>20__ г.</w:t>
      </w:r>
    </w:p>
    <w:p w:rsidR="00336F9B" w:rsidRPr="006339D0" w:rsidRDefault="00336F9B" w:rsidP="00336F9B">
      <w:pPr>
        <w:keepNext/>
        <w:keepLines/>
        <w:spacing w:after="0" w:line="240" w:lineRule="auto"/>
        <w:ind w:left="20" w:right="20"/>
      </w:pPr>
      <w:bookmarkStart w:id="14" w:name="bookmark21"/>
    </w:p>
    <w:p w:rsidR="00336F9B" w:rsidRPr="006339D0" w:rsidRDefault="00336F9B" w:rsidP="00336F9B">
      <w:pPr>
        <w:keepNext/>
        <w:keepLines/>
        <w:spacing w:after="0" w:line="240" w:lineRule="auto"/>
        <w:ind w:left="20" w:right="20"/>
        <w:jc w:val="center"/>
      </w:pPr>
      <w:r w:rsidRPr="006339D0">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336F9B" w:rsidRPr="006339D0" w:rsidRDefault="00336F9B" w:rsidP="00336F9B">
      <w:pPr>
        <w:pStyle w:val="Bodytext100"/>
        <w:shd w:val="clear" w:color="auto" w:fill="auto"/>
        <w:spacing w:after="0" w:line="240" w:lineRule="auto"/>
        <w:ind w:left="4060"/>
        <w:rPr>
          <w:sz w:val="22"/>
          <w:szCs w:val="22"/>
        </w:rPr>
      </w:pPr>
      <w:r w:rsidRPr="006339D0">
        <w:rPr>
          <w:sz w:val="22"/>
          <w:szCs w:val="22"/>
        </w:rPr>
        <w:t>(далее - Порядок)</w:t>
      </w:r>
    </w:p>
    <w:p w:rsidR="00336F9B" w:rsidRPr="006339D0" w:rsidRDefault="00336F9B" w:rsidP="00336F9B">
      <w:pPr>
        <w:keepNext/>
        <w:keepLines/>
        <w:numPr>
          <w:ilvl w:val="2"/>
          <w:numId w:val="11"/>
        </w:numPr>
        <w:tabs>
          <w:tab w:val="left" w:pos="983"/>
        </w:tabs>
        <w:spacing w:after="0" w:line="240" w:lineRule="auto"/>
        <w:ind w:left="20" w:firstLine="700"/>
        <w:jc w:val="both"/>
        <w:outlineLvl w:val="5"/>
      </w:pPr>
      <w:bookmarkStart w:id="15" w:name="bookmark22"/>
      <w:r w:rsidRPr="006339D0">
        <w:rPr>
          <w:rStyle w:val="Heading6"/>
          <w:rFonts w:eastAsia="Arial Unicode MS"/>
        </w:rPr>
        <w:t>Общие положения.</w:t>
      </w:r>
      <w:bookmarkEnd w:id="15"/>
    </w:p>
    <w:p w:rsidR="00336F9B" w:rsidRPr="006339D0" w:rsidRDefault="00336F9B" w:rsidP="00336F9B">
      <w:pPr>
        <w:numPr>
          <w:ilvl w:val="3"/>
          <w:numId w:val="11"/>
        </w:numPr>
        <w:tabs>
          <w:tab w:val="left" w:pos="1215"/>
        </w:tabs>
        <w:spacing w:after="0" w:line="240" w:lineRule="auto"/>
        <w:ind w:left="20" w:right="20" w:firstLine="700"/>
        <w:jc w:val="both"/>
      </w:pPr>
      <w:r w:rsidRPr="006339D0">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36F9B" w:rsidRPr="006339D0" w:rsidRDefault="00336F9B" w:rsidP="00336F9B">
      <w:pPr>
        <w:numPr>
          <w:ilvl w:val="3"/>
          <w:numId w:val="11"/>
        </w:numPr>
        <w:tabs>
          <w:tab w:val="left" w:pos="1370"/>
        </w:tabs>
        <w:spacing w:after="0" w:line="240" w:lineRule="auto"/>
        <w:ind w:left="20" w:right="20" w:firstLine="700"/>
        <w:jc w:val="both"/>
      </w:pPr>
      <w:r w:rsidRPr="006339D0">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36F9B" w:rsidRPr="006339D0" w:rsidRDefault="00336F9B" w:rsidP="00336F9B">
      <w:pPr>
        <w:numPr>
          <w:ilvl w:val="3"/>
          <w:numId w:val="11"/>
        </w:numPr>
        <w:tabs>
          <w:tab w:val="left" w:pos="1345"/>
        </w:tabs>
        <w:spacing w:after="0" w:line="240" w:lineRule="auto"/>
        <w:ind w:left="20" w:right="20" w:firstLine="700"/>
        <w:jc w:val="both"/>
      </w:pPr>
      <w:r w:rsidRPr="006339D0">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36F9B" w:rsidRPr="006339D0" w:rsidRDefault="00336F9B" w:rsidP="00336F9B">
      <w:pPr>
        <w:numPr>
          <w:ilvl w:val="3"/>
          <w:numId w:val="11"/>
        </w:numPr>
        <w:tabs>
          <w:tab w:val="left" w:pos="1273"/>
        </w:tabs>
        <w:spacing w:after="0" w:line="240" w:lineRule="auto"/>
        <w:ind w:left="20" w:right="20" w:firstLine="700"/>
        <w:jc w:val="both"/>
      </w:pPr>
      <w:r w:rsidRPr="006339D0">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36F9B" w:rsidRPr="006339D0" w:rsidRDefault="00336F9B" w:rsidP="00336F9B">
      <w:pPr>
        <w:keepNext/>
        <w:keepLines/>
        <w:numPr>
          <w:ilvl w:val="2"/>
          <w:numId w:val="11"/>
        </w:numPr>
        <w:tabs>
          <w:tab w:val="left" w:pos="994"/>
        </w:tabs>
        <w:spacing w:after="0" w:line="240" w:lineRule="auto"/>
        <w:ind w:left="20" w:firstLine="700"/>
        <w:jc w:val="both"/>
        <w:outlineLvl w:val="5"/>
      </w:pPr>
      <w:bookmarkStart w:id="16" w:name="bookmark23"/>
      <w:r w:rsidRPr="006339D0">
        <w:rPr>
          <w:rStyle w:val="Heading6"/>
          <w:rFonts w:eastAsia="Arial Unicode MS"/>
        </w:rPr>
        <w:t>Порядок информирования об аварии на Объекте.</w:t>
      </w:r>
      <w:bookmarkEnd w:id="16"/>
    </w:p>
    <w:p w:rsidR="00336F9B" w:rsidRPr="006339D0" w:rsidRDefault="00336F9B" w:rsidP="00336F9B">
      <w:pPr>
        <w:numPr>
          <w:ilvl w:val="3"/>
          <w:numId w:val="11"/>
        </w:numPr>
        <w:tabs>
          <w:tab w:val="left" w:pos="1201"/>
        </w:tabs>
        <w:spacing w:after="0" w:line="240" w:lineRule="auto"/>
        <w:ind w:left="20" w:right="20" w:firstLine="700"/>
        <w:jc w:val="both"/>
      </w:pPr>
      <w:r w:rsidRPr="006339D0">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36F9B" w:rsidRPr="006339D0" w:rsidRDefault="00336F9B" w:rsidP="00336F9B">
      <w:pPr>
        <w:numPr>
          <w:ilvl w:val="3"/>
          <w:numId w:val="11"/>
        </w:numPr>
        <w:tabs>
          <w:tab w:val="left" w:pos="1273"/>
        </w:tabs>
        <w:spacing w:after="0" w:line="240" w:lineRule="auto"/>
        <w:ind w:left="20" w:right="20" w:firstLine="700"/>
        <w:jc w:val="both"/>
      </w:pPr>
      <w:r w:rsidRPr="006339D0">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36F9B" w:rsidRPr="006339D0" w:rsidRDefault="00336F9B" w:rsidP="00336F9B">
      <w:pPr>
        <w:numPr>
          <w:ilvl w:val="3"/>
          <w:numId w:val="11"/>
        </w:numPr>
        <w:tabs>
          <w:tab w:val="left" w:pos="1192"/>
        </w:tabs>
        <w:spacing w:after="0" w:line="240" w:lineRule="auto"/>
        <w:ind w:left="20" w:firstLine="700"/>
        <w:jc w:val="both"/>
      </w:pPr>
      <w:r w:rsidRPr="006339D0">
        <w:t>Уведомление об аварии должно содержать следующую информацию:</w:t>
      </w:r>
    </w:p>
    <w:p w:rsidR="00336F9B" w:rsidRPr="006339D0" w:rsidRDefault="00336F9B" w:rsidP="00336F9B">
      <w:pPr>
        <w:numPr>
          <w:ilvl w:val="0"/>
          <w:numId w:val="12"/>
        </w:numPr>
        <w:tabs>
          <w:tab w:val="left" w:pos="882"/>
        </w:tabs>
        <w:spacing w:after="0" w:line="240" w:lineRule="auto"/>
        <w:ind w:left="20" w:firstLine="700"/>
        <w:jc w:val="both"/>
      </w:pPr>
      <w:r w:rsidRPr="006339D0">
        <w:t>фамилию, должность и номер телефона лица, уведомляющего об аварии;</w:t>
      </w:r>
    </w:p>
    <w:p w:rsidR="00336F9B" w:rsidRPr="006339D0" w:rsidRDefault="00336F9B" w:rsidP="00336F9B">
      <w:pPr>
        <w:numPr>
          <w:ilvl w:val="0"/>
          <w:numId w:val="12"/>
        </w:numPr>
        <w:tabs>
          <w:tab w:val="left" w:pos="875"/>
        </w:tabs>
        <w:spacing w:after="0" w:line="240" w:lineRule="auto"/>
        <w:ind w:left="20" w:firstLine="700"/>
        <w:jc w:val="both"/>
      </w:pPr>
      <w:r w:rsidRPr="006339D0">
        <w:t>местонахождение Объекта, на котором произошла авария;</w:t>
      </w:r>
    </w:p>
    <w:p w:rsidR="00336F9B" w:rsidRPr="006339D0" w:rsidRDefault="00336F9B" w:rsidP="00336F9B">
      <w:pPr>
        <w:numPr>
          <w:ilvl w:val="0"/>
          <w:numId w:val="12"/>
        </w:numPr>
        <w:tabs>
          <w:tab w:val="left" w:pos="875"/>
        </w:tabs>
        <w:spacing w:after="0" w:line="240" w:lineRule="auto"/>
        <w:ind w:left="20" w:firstLine="700"/>
        <w:jc w:val="both"/>
      </w:pPr>
      <w:r w:rsidRPr="006339D0">
        <w:t>дату и время обнаружения аварии;</w:t>
      </w:r>
    </w:p>
    <w:p w:rsidR="00336F9B" w:rsidRPr="006339D0" w:rsidRDefault="00336F9B" w:rsidP="00336F9B">
      <w:pPr>
        <w:numPr>
          <w:ilvl w:val="0"/>
          <w:numId w:val="12"/>
        </w:numPr>
        <w:tabs>
          <w:tab w:val="left" w:pos="871"/>
        </w:tabs>
        <w:spacing w:after="0" w:line="240" w:lineRule="auto"/>
        <w:ind w:left="20" w:firstLine="700"/>
        <w:jc w:val="both"/>
      </w:pPr>
      <w:r w:rsidRPr="006339D0">
        <w:t>дату, время и место проведения технического расследования;</w:t>
      </w:r>
    </w:p>
    <w:p w:rsidR="00336F9B" w:rsidRPr="006339D0" w:rsidRDefault="00336F9B" w:rsidP="00336F9B">
      <w:pPr>
        <w:numPr>
          <w:ilvl w:val="0"/>
          <w:numId w:val="12"/>
        </w:numPr>
        <w:tabs>
          <w:tab w:val="left" w:pos="886"/>
        </w:tabs>
        <w:spacing w:after="0" w:line="240" w:lineRule="auto"/>
        <w:ind w:left="20" w:firstLine="700"/>
        <w:jc w:val="both"/>
      </w:pPr>
      <w:r w:rsidRPr="006339D0">
        <w:t>все известные факты, относящиеся к обстоятельствам аварии.</w:t>
      </w:r>
    </w:p>
    <w:p w:rsidR="00336F9B" w:rsidRPr="006339D0" w:rsidRDefault="00336F9B" w:rsidP="00336F9B">
      <w:pPr>
        <w:keepNext/>
        <w:keepLines/>
        <w:numPr>
          <w:ilvl w:val="1"/>
          <w:numId w:val="12"/>
        </w:numPr>
        <w:tabs>
          <w:tab w:val="left" w:pos="1032"/>
        </w:tabs>
        <w:spacing w:after="0" w:line="240" w:lineRule="auto"/>
        <w:ind w:left="20" w:right="20" w:firstLine="700"/>
        <w:jc w:val="both"/>
        <w:outlineLvl w:val="5"/>
      </w:pPr>
      <w:bookmarkStart w:id="17" w:name="bookmark24"/>
      <w:r w:rsidRPr="006339D0">
        <w:rPr>
          <w:rStyle w:val="Heading6"/>
          <w:rFonts w:eastAsia="Arial Unicode MS"/>
        </w:rPr>
        <w:t>Порядок расследования аварии, оформление материалов технического расследования.</w:t>
      </w:r>
      <w:bookmarkEnd w:id="17"/>
    </w:p>
    <w:p w:rsidR="00336F9B" w:rsidRPr="006339D0" w:rsidRDefault="00336F9B" w:rsidP="00336F9B">
      <w:pPr>
        <w:numPr>
          <w:ilvl w:val="2"/>
          <w:numId w:val="12"/>
        </w:numPr>
        <w:tabs>
          <w:tab w:val="left" w:pos="1204"/>
        </w:tabs>
        <w:spacing w:after="0" w:line="240" w:lineRule="auto"/>
        <w:ind w:left="20" w:right="20" w:firstLine="680"/>
        <w:jc w:val="both"/>
      </w:pPr>
      <w:r w:rsidRPr="006339D0">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36F9B" w:rsidRPr="006339D0" w:rsidRDefault="00336F9B" w:rsidP="00336F9B">
      <w:pPr>
        <w:numPr>
          <w:ilvl w:val="2"/>
          <w:numId w:val="12"/>
        </w:numPr>
        <w:tabs>
          <w:tab w:val="left" w:pos="1309"/>
        </w:tabs>
        <w:spacing w:after="0" w:line="240" w:lineRule="auto"/>
        <w:ind w:left="20" w:right="20" w:firstLine="680"/>
        <w:jc w:val="both"/>
      </w:pPr>
      <w:r w:rsidRPr="006339D0">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36F9B" w:rsidRPr="006339D0" w:rsidRDefault="00336F9B" w:rsidP="00336F9B">
      <w:pPr>
        <w:numPr>
          <w:ilvl w:val="2"/>
          <w:numId w:val="12"/>
        </w:numPr>
        <w:tabs>
          <w:tab w:val="left" w:pos="1287"/>
        </w:tabs>
        <w:spacing w:after="0" w:line="240" w:lineRule="auto"/>
        <w:ind w:left="20" w:right="20" w:firstLine="680"/>
        <w:jc w:val="both"/>
      </w:pPr>
      <w:r w:rsidRPr="006339D0">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336F9B" w:rsidRPr="006339D0" w:rsidRDefault="00336F9B" w:rsidP="00336F9B">
      <w:pPr>
        <w:numPr>
          <w:ilvl w:val="2"/>
          <w:numId w:val="12"/>
        </w:numPr>
        <w:tabs>
          <w:tab w:val="left" w:pos="1302"/>
        </w:tabs>
        <w:spacing w:after="0" w:line="240" w:lineRule="auto"/>
        <w:ind w:left="20" w:right="20" w:firstLine="680"/>
        <w:jc w:val="both"/>
      </w:pPr>
      <w:r w:rsidRPr="006339D0">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36F9B" w:rsidRPr="006339D0" w:rsidRDefault="00336F9B" w:rsidP="00336F9B">
      <w:pPr>
        <w:numPr>
          <w:ilvl w:val="2"/>
          <w:numId w:val="12"/>
        </w:numPr>
        <w:tabs>
          <w:tab w:val="left" w:pos="1222"/>
        </w:tabs>
        <w:spacing w:after="0" w:line="240" w:lineRule="auto"/>
        <w:ind w:left="20" w:right="20" w:firstLine="680"/>
        <w:jc w:val="both"/>
      </w:pPr>
      <w:r w:rsidRPr="006339D0">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36F9B" w:rsidRPr="006339D0" w:rsidRDefault="00336F9B" w:rsidP="00336F9B">
      <w:pPr>
        <w:numPr>
          <w:ilvl w:val="2"/>
          <w:numId w:val="12"/>
        </w:numPr>
        <w:tabs>
          <w:tab w:val="left" w:pos="1258"/>
        </w:tabs>
        <w:spacing w:after="0" w:line="240" w:lineRule="auto"/>
        <w:ind w:left="20" w:right="20" w:firstLine="680"/>
        <w:jc w:val="both"/>
      </w:pPr>
      <w:r w:rsidRPr="006339D0">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336F9B" w:rsidRPr="006339D0" w:rsidRDefault="00336F9B" w:rsidP="00336F9B">
      <w:pPr>
        <w:spacing w:after="0" w:line="240" w:lineRule="auto"/>
        <w:ind w:left="20" w:right="20" w:firstLine="680"/>
        <w:jc w:val="both"/>
      </w:pPr>
      <w:r w:rsidRPr="006339D0">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36F9B" w:rsidRPr="006339D0" w:rsidRDefault="00336F9B" w:rsidP="00336F9B">
      <w:pPr>
        <w:numPr>
          <w:ilvl w:val="2"/>
          <w:numId w:val="12"/>
        </w:numPr>
        <w:tabs>
          <w:tab w:val="left" w:pos="1248"/>
        </w:tabs>
        <w:spacing w:after="0" w:line="240" w:lineRule="auto"/>
        <w:ind w:left="20" w:right="20" w:firstLine="680"/>
        <w:jc w:val="both"/>
      </w:pPr>
      <w:r w:rsidRPr="006339D0">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336F9B" w:rsidRPr="006339D0" w:rsidRDefault="00336F9B" w:rsidP="00336F9B">
      <w:pPr>
        <w:numPr>
          <w:ilvl w:val="2"/>
          <w:numId w:val="12"/>
        </w:numPr>
        <w:tabs>
          <w:tab w:val="left" w:pos="1269"/>
        </w:tabs>
        <w:spacing w:after="0" w:line="240" w:lineRule="auto"/>
        <w:ind w:left="20" w:right="20" w:firstLine="680"/>
        <w:jc w:val="both"/>
      </w:pPr>
      <w:r w:rsidRPr="006339D0">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336F9B" w:rsidRPr="006339D0" w:rsidRDefault="00336F9B" w:rsidP="00336F9B">
      <w:pPr>
        <w:pStyle w:val="Bodytext110"/>
        <w:shd w:val="clear" w:color="auto" w:fill="auto"/>
        <w:tabs>
          <w:tab w:val="left" w:pos="5460"/>
        </w:tabs>
        <w:spacing w:before="0" w:after="0" w:line="240" w:lineRule="auto"/>
        <w:ind w:left="20"/>
        <w:rPr>
          <w:sz w:val="22"/>
          <w:szCs w:val="22"/>
        </w:rPr>
      </w:pPr>
      <w:r w:rsidRPr="006339D0">
        <w:rPr>
          <w:sz w:val="22"/>
          <w:szCs w:val="22"/>
        </w:rPr>
        <w:t>Заказчик</w:t>
      </w:r>
      <w:r w:rsidRPr="006339D0">
        <w:rPr>
          <w:sz w:val="22"/>
          <w:szCs w:val="22"/>
        </w:rPr>
        <w:tab/>
        <w:t>Подрядчик</w:t>
      </w:r>
    </w:p>
    <w:p w:rsidR="00336F9B" w:rsidRPr="006339D0" w:rsidRDefault="00336F9B" w:rsidP="00336F9B">
      <w:pPr>
        <w:pStyle w:val="Bodytext110"/>
        <w:shd w:val="clear" w:color="auto" w:fill="auto"/>
        <w:tabs>
          <w:tab w:val="left" w:pos="5460"/>
        </w:tabs>
        <w:spacing w:before="0" w:after="0" w:line="240" w:lineRule="auto"/>
        <w:ind w:left="20"/>
        <w:rPr>
          <w:sz w:val="22"/>
          <w:szCs w:val="22"/>
        </w:rPr>
      </w:pPr>
      <w:r w:rsidRPr="006339D0">
        <w:rPr>
          <w:sz w:val="22"/>
          <w:szCs w:val="22"/>
        </w:rPr>
        <w:t>______________________</w:t>
      </w:r>
      <w:r w:rsidRPr="006339D0">
        <w:rPr>
          <w:sz w:val="22"/>
          <w:szCs w:val="22"/>
        </w:rPr>
        <w:tab/>
        <w:t>_________________________</w:t>
      </w:r>
    </w:p>
    <w:p w:rsidR="00336F9B" w:rsidRPr="006339D0" w:rsidRDefault="00336F9B" w:rsidP="00336F9B">
      <w:pPr>
        <w:pStyle w:val="Bodytext50"/>
        <w:shd w:val="clear" w:color="auto" w:fill="auto"/>
        <w:spacing w:before="0" w:line="240" w:lineRule="auto"/>
        <w:ind w:left="2760"/>
        <w:jc w:val="left"/>
        <w:rPr>
          <w:sz w:val="22"/>
          <w:szCs w:val="22"/>
        </w:rPr>
      </w:pPr>
    </w:p>
    <w:p w:rsidR="00336F9B" w:rsidRPr="006339D0" w:rsidRDefault="00336F9B" w:rsidP="00336F9B">
      <w:pPr>
        <w:pStyle w:val="Bodytext50"/>
        <w:shd w:val="clear" w:color="auto" w:fill="auto"/>
        <w:spacing w:before="0" w:line="240" w:lineRule="auto"/>
        <w:ind w:left="2760"/>
        <w:jc w:val="left"/>
        <w:rPr>
          <w:sz w:val="22"/>
          <w:szCs w:val="22"/>
        </w:rPr>
      </w:pPr>
      <w:r w:rsidRPr="006339D0">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36F9B" w:rsidRPr="006339D0" w:rsidTr="00437BE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pStyle w:val="Bodytext70"/>
              <w:framePr w:wrap="notBeside" w:vAnchor="text" w:hAnchor="text" w:xAlign="center" w:y="1"/>
              <w:shd w:val="clear" w:color="auto" w:fill="auto"/>
              <w:spacing w:line="240" w:lineRule="auto"/>
              <w:ind w:left="120"/>
            </w:pPr>
            <w:r w:rsidRPr="006339D0">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pStyle w:val="Bodytext70"/>
              <w:framePr w:wrap="notBeside" w:vAnchor="text" w:hAnchor="text" w:xAlign="center" w:y="1"/>
              <w:shd w:val="clear" w:color="auto" w:fill="auto"/>
              <w:spacing w:line="240" w:lineRule="auto"/>
              <w:ind w:left="1920"/>
            </w:pPr>
            <w:r w:rsidRPr="006339D0">
              <w:t>Наименование экспертной организации, ИНН</w:t>
            </w:r>
          </w:p>
        </w:tc>
      </w:tr>
      <w:tr w:rsidR="00336F9B" w:rsidRPr="006339D0" w:rsidTr="00437BE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pStyle w:val="Bodytext70"/>
              <w:framePr w:wrap="notBeside" w:vAnchor="text" w:hAnchor="text" w:xAlign="center" w:y="1"/>
              <w:shd w:val="clear" w:color="auto" w:fill="auto"/>
              <w:spacing w:line="240" w:lineRule="auto"/>
              <w:ind w:left="300"/>
            </w:pPr>
            <w:r w:rsidRPr="006339D0">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framePr w:wrap="notBeside" w:vAnchor="text" w:hAnchor="text" w:xAlign="center" w:y="1"/>
              <w:spacing w:after="0" w:line="240" w:lineRule="auto"/>
            </w:pPr>
            <w:r w:rsidRPr="006339D0">
              <w:t>.</w:t>
            </w:r>
          </w:p>
        </w:tc>
      </w:tr>
      <w:tr w:rsidR="00336F9B" w:rsidRPr="006339D0" w:rsidTr="00437BE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pStyle w:val="Bodytext70"/>
              <w:framePr w:wrap="notBeside" w:vAnchor="text" w:hAnchor="text" w:xAlign="center" w:y="1"/>
              <w:shd w:val="clear" w:color="auto" w:fill="auto"/>
              <w:spacing w:line="240" w:lineRule="auto"/>
              <w:ind w:left="300"/>
            </w:pPr>
            <w:r w:rsidRPr="006339D0">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framePr w:wrap="notBeside" w:vAnchor="text" w:hAnchor="text" w:xAlign="center" w:y="1"/>
              <w:spacing w:after="0" w:line="240" w:lineRule="auto"/>
            </w:pPr>
            <w:r w:rsidRPr="006339D0">
              <w:t>.</w:t>
            </w:r>
          </w:p>
        </w:tc>
      </w:tr>
      <w:tr w:rsidR="00336F9B" w:rsidRPr="006339D0" w:rsidTr="00437BE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pStyle w:val="Bodytext70"/>
              <w:framePr w:wrap="notBeside" w:vAnchor="text" w:hAnchor="text" w:xAlign="center" w:y="1"/>
              <w:shd w:val="clear" w:color="auto" w:fill="auto"/>
              <w:spacing w:line="240" w:lineRule="auto"/>
              <w:ind w:left="300"/>
            </w:pPr>
            <w:r w:rsidRPr="006339D0">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36F9B" w:rsidRPr="006339D0" w:rsidRDefault="00336F9B" w:rsidP="00437BE8">
            <w:pPr>
              <w:framePr w:wrap="notBeside" w:vAnchor="text" w:hAnchor="text" w:xAlign="center" w:y="1"/>
              <w:spacing w:after="0" w:line="240" w:lineRule="auto"/>
            </w:pPr>
            <w:r w:rsidRPr="006339D0">
              <w:t>.</w:t>
            </w:r>
          </w:p>
        </w:tc>
      </w:tr>
    </w:tbl>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r w:rsidRPr="006339D0">
        <w:rPr>
          <w:sz w:val="22"/>
          <w:szCs w:val="22"/>
        </w:rPr>
        <w:t>Заказчик</w:t>
      </w:r>
      <w:r w:rsidRPr="006339D0">
        <w:rPr>
          <w:sz w:val="22"/>
          <w:szCs w:val="22"/>
        </w:rPr>
        <w:tab/>
        <w:t>Подрядчик</w:t>
      </w: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r w:rsidRPr="006339D0">
        <w:rPr>
          <w:sz w:val="22"/>
          <w:szCs w:val="22"/>
        </w:rPr>
        <w:t>________________________</w:t>
      </w:r>
      <w:r w:rsidRPr="006339D0">
        <w:rPr>
          <w:sz w:val="22"/>
          <w:szCs w:val="22"/>
        </w:rPr>
        <w:tab/>
        <w:t>_______________________</w:t>
      </w: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rPr>
      </w:pPr>
    </w:p>
    <w:p w:rsidR="00336F9B" w:rsidRPr="006339D0" w:rsidRDefault="00336F9B" w:rsidP="00336F9B">
      <w:pPr>
        <w:pStyle w:val="Bodytext50"/>
        <w:shd w:val="clear" w:color="auto" w:fill="auto"/>
        <w:tabs>
          <w:tab w:val="left" w:pos="5577"/>
        </w:tabs>
        <w:spacing w:before="0" w:line="240" w:lineRule="auto"/>
        <w:ind w:left="40"/>
        <w:jc w:val="left"/>
        <w:rPr>
          <w:sz w:val="22"/>
          <w:szCs w:val="22"/>
          <w:lang w:val="en-US"/>
        </w:rPr>
      </w:pPr>
    </w:p>
    <w:p w:rsidR="00336F9B" w:rsidRPr="00336F9B" w:rsidRDefault="00336F9B" w:rsidP="00336F9B">
      <w:pPr>
        <w:spacing w:after="0" w:line="240" w:lineRule="auto"/>
        <w:ind w:left="6420"/>
        <w:jc w:val="right"/>
      </w:pPr>
      <w:r w:rsidRPr="00336F9B">
        <w:t>Приложение № 12</w:t>
      </w:r>
    </w:p>
    <w:p w:rsidR="00336F9B" w:rsidRPr="00336F9B" w:rsidRDefault="00336F9B" w:rsidP="00336F9B">
      <w:pPr>
        <w:tabs>
          <w:tab w:val="left" w:leader="underscore" w:pos="8472"/>
        </w:tabs>
        <w:spacing w:after="0" w:line="240" w:lineRule="auto"/>
        <w:ind w:left="6420"/>
        <w:jc w:val="right"/>
      </w:pPr>
      <w:r w:rsidRPr="00336F9B">
        <w:t>к договору №</w:t>
      </w:r>
      <w:r w:rsidRPr="00336F9B">
        <w:tab/>
      </w:r>
    </w:p>
    <w:p w:rsidR="00336F9B" w:rsidRPr="00336F9B" w:rsidRDefault="00336F9B" w:rsidP="00336F9B">
      <w:pPr>
        <w:tabs>
          <w:tab w:val="left" w:leader="underscore" w:pos="7914"/>
        </w:tabs>
        <w:spacing w:after="0" w:line="240" w:lineRule="auto"/>
        <w:ind w:left="6420"/>
        <w:jc w:val="right"/>
      </w:pPr>
      <w:r w:rsidRPr="00336F9B">
        <w:t xml:space="preserve">от « ___» </w:t>
      </w:r>
      <w:r w:rsidRPr="00336F9B">
        <w:tab/>
        <w:t>20__ г.</w:t>
      </w:r>
    </w:p>
    <w:p w:rsidR="00336F9B" w:rsidRPr="00336F9B" w:rsidRDefault="00336F9B" w:rsidP="00336F9B">
      <w:pPr>
        <w:keepNext/>
        <w:keepLines/>
        <w:spacing w:after="0" w:line="240" w:lineRule="auto"/>
        <w:ind w:left="20" w:right="20"/>
      </w:pPr>
    </w:p>
    <w:p w:rsidR="00336F9B" w:rsidRPr="00336F9B" w:rsidRDefault="00336F9B" w:rsidP="00336F9B">
      <w:pPr>
        <w:pStyle w:val="Bodytext100"/>
        <w:shd w:val="clear" w:color="auto" w:fill="auto"/>
        <w:spacing w:after="0" w:line="240" w:lineRule="auto"/>
        <w:jc w:val="center"/>
        <w:rPr>
          <w:rFonts w:ascii="Times New Roman" w:hAnsi="Times New Roman" w:cs="Times New Roman"/>
          <w:spacing w:val="0"/>
          <w:sz w:val="22"/>
          <w:szCs w:val="22"/>
        </w:rPr>
      </w:pPr>
      <w:r w:rsidRPr="00336F9B">
        <w:rPr>
          <w:rFonts w:ascii="Times New Roman" w:hAnsi="Times New Roman" w:cs="Times New Roman"/>
          <w:spacing w:val="0"/>
          <w:sz w:val="22"/>
          <w:szCs w:val="22"/>
        </w:rPr>
        <w:t>Перечень гарантируемых показателей Работ</w:t>
      </w:r>
    </w:p>
    <w:p w:rsidR="00336F9B" w:rsidRPr="00336F9B" w:rsidRDefault="00336F9B" w:rsidP="00336F9B">
      <w:pPr>
        <w:pStyle w:val="Bodytext100"/>
        <w:shd w:val="clear" w:color="auto" w:fill="auto"/>
        <w:spacing w:after="0" w:line="240" w:lineRule="auto"/>
        <w:jc w:val="center"/>
        <w:rPr>
          <w:rFonts w:ascii="Times New Roman" w:hAnsi="Times New Roman" w:cs="Times New Roman"/>
          <w:sz w:val="22"/>
          <w:szCs w:val="22"/>
        </w:rPr>
      </w:pP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336F9B" w:rsidRPr="00336F9B" w:rsidRDefault="00336F9B" w:rsidP="00336F9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336F9B">
        <w:rPr>
          <w:rFonts w:ascii="Times New Roman" w:hAnsi="Times New Roman" w:cs="Times New Roman"/>
          <w:sz w:val="22"/>
          <w:szCs w:val="22"/>
        </w:rPr>
        <w:t>7. Нарушения сохранности пломб, если таковые имеются.</w:t>
      </w:r>
    </w:p>
    <w:p w:rsidR="00336F9B" w:rsidRPr="00336F9B" w:rsidRDefault="00336F9B" w:rsidP="00336F9B">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336F9B">
        <w:rPr>
          <w:rFonts w:ascii="Times New Roman" w:hAnsi="Times New Roman" w:cs="Times New Roman"/>
          <w:sz w:val="22"/>
          <w:szCs w:val="22"/>
        </w:rPr>
        <w:t>8.Применения гарантийного оборудования не по прямому назначению.</w:t>
      </w:r>
    </w:p>
    <w:p w:rsidR="00336F9B" w:rsidRPr="00336F9B" w:rsidRDefault="00336F9B" w:rsidP="00336F9B">
      <w:pPr>
        <w:spacing w:line="240" w:lineRule="auto"/>
      </w:pPr>
    </w:p>
    <w:p w:rsidR="00336F9B" w:rsidRPr="00336F9B" w:rsidRDefault="00336F9B" w:rsidP="00336F9B">
      <w:pPr>
        <w:spacing w:line="240" w:lineRule="auto"/>
      </w:pPr>
    </w:p>
    <w:p w:rsidR="00336F9B" w:rsidRPr="00336F9B" w:rsidRDefault="00336F9B" w:rsidP="00336F9B">
      <w:pPr>
        <w:spacing w:line="240" w:lineRule="auto"/>
      </w:pP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336F9B">
        <w:rPr>
          <w:rFonts w:ascii="Times New Roman" w:hAnsi="Times New Roman" w:cs="Times New Roman"/>
          <w:sz w:val="22"/>
          <w:szCs w:val="22"/>
        </w:rPr>
        <w:t>Заказчик</w:t>
      </w:r>
      <w:r w:rsidRPr="00336F9B">
        <w:rPr>
          <w:rFonts w:ascii="Times New Roman" w:hAnsi="Times New Roman" w:cs="Times New Roman"/>
          <w:sz w:val="22"/>
          <w:szCs w:val="22"/>
        </w:rPr>
        <w:tab/>
        <w:t>Подрядчик</w:t>
      </w: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336F9B">
        <w:rPr>
          <w:rFonts w:ascii="Times New Roman" w:hAnsi="Times New Roman" w:cs="Times New Roman"/>
          <w:sz w:val="22"/>
          <w:szCs w:val="22"/>
        </w:rPr>
        <w:t>________________________</w:t>
      </w:r>
      <w:r w:rsidRPr="00336F9B">
        <w:rPr>
          <w:rFonts w:ascii="Times New Roman" w:hAnsi="Times New Roman" w:cs="Times New Roman"/>
          <w:sz w:val="22"/>
          <w:szCs w:val="22"/>
        </w:rPr>
        <w:tab/>
        <w:t>_______________________</w:t>
      </w: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F17B17" w:rsidRDefault="00336F9B" w:rsidP="00336F9B">
      <w:pPr>
        <w:spacing w:line="240" w:lineRule="auto"/>
        <w:rPr>
          <w:sz w:val="24"/>
          <w:szCs w:val="24"/>
        </w:rPr>
      </w:pPr>
    </w:p>
    <w:p w:rsidR="00336F9B" w:rsidRPr="00F17B17"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Pr="00F17B17" w:rsidRDefault="00336F9B" w:rsidP="00336F9B">
      <w:pPr>
        <w:pStyle w:val="Bodytext50"/>
        <w:shd w:val="clear" w:color="auto" w:fill="auto"/>
        <w:tabs>
          <w:tab w:val="left" w:pos="5577"/>
        </w:tabs>
        <w:spacing w:before="0" w:line="240" w:lineRule="auto"/>
        <w:ind w:left="40"/>
        <w:jc w:val="left"/>
        <w:rPr>
          <w:sz w:val="22"/>
          <w:szCs w:val="22"/>
        </w:rPr>
      </w:pPr>
    </w:p>
    <w:p w:rsidR="00336F9B" w:rsidRDefault="00336F9B" w:rsidP="00336F9B">
      <w:pPr>
        <w:spacing w:after="0" w:line="240" w:lineRule="auto"/>
        <w:ind w:left="6420"/>
        <w:jc w:val="right"/>
      </w:pPr>
    </w:p>
    <w:p w:rsidR="00336F9B" w:rsidRDefault="00336F9B" w:rsidP="00336F9B">
      <w:pPr>
        <w:spacing w:after="0" w:line="240" w:lineRule="auto"/>
        <w:ind w:left="6420"/>
        <w:jc w:val="right"/>
      </w:pPr>
      <w:r>
        <w:br w:type="page"/>
      </w:r>
    </w:p>
    <w:p w:rsidR="00336F9B" w:rsidRPr="00336F9B" w:rsidRDefault="00336F9B" w:rsidP="00336F9B">
      <w:pPr>
        <w:spacing w:after="0" w:line="240" w:lineRule="auto"/>
        <w:ind w:left="6420"/>
        <w:jc w:val="right"/>
      </w:pPr>
      <w:r w:rsidRPr="006339D0">
        <w:lastRenderedPageBreak/>
        <w:t xml:space="preserve">Приложение № </w:t>
      </w:r>
      <w:r w:rsidRPr="00B2716C">
        <w:t>1</w:t>
      </w:r>
      <w:r w:rsidRPr="00336F9B">
        <w:t>3</w:t>
      </w:r>
    </w:p>
    <w:p w:rsidR="00336F9B" w:rsidRPr="006339D0" w:rsidRDefault="00336F9B" w:rsidP="00336F9B">
      <w:pPr>
        <w:tabs>
          <w:tab w:val="left" w:leader="underscore" w:pos="8472"/>
        </w:tabs>
        <w:spacing w:after="0" w:line="240" w:lineRule="auto"/>
        <w:ind w:left="6420"/>
        <w:jc w:val="right"/>
      </w:pPr>
      <w:r w:rsidRPr="006339D0">
        <w:t>к договору №</w:t>
      </w:r>
      <w:r w:rsidRPr="006339D0">
        <w:tab/>
      </w:r>
    </w:p>
    <w:p w:rsidR="00336F9B" w:rsidRPr="006339D0" w:rsidRDefault="00336F9B" w:rsidP="00336F9B">
      <w:pPr>
        <w:tabs>
          <w:tab w:val="left" w:leader="underscore" w:pos="7914"/>
        </w:tabs>
        <w:spacing w:after="0" w:line="240" w:lineRule="auto"/>
        <w:ind w:left="6420"/>
        <w:jc w:val="right"/>
      </w:pPr>
      <w:r w:rsidRPr="006339D0">
        <w:t xml:space="preserve">от « ___» </w:t>
      </w:r>
      <w:r w:rsidRPr="006339D0">
        <w:tab/>
        <w:t>20__ г.</w:t>
      </w:r>
    </w:p>
    <w:p w:rsidR="00336F9B" w:rsidRPr="00B2716C" w:rsidRDefault="00336F9B" w:rsidP="00336F9B">
      <w:pPr>
        <w:pStyle w:val="Bodytext50"/>
        <w:shd w:val="clear" w:color="auto" w:fill="auto"/>
        <w:tabs>
          <w:tab w:val="left" w:pos="5577"/>
        </w:tabs>
        <w:spacing w:before="0" w:line="240" w:lineRule="auto"/>
        <w:ind w:left="40"/>
        <w:jc w:val="left"/>
        <w:rPr>
          <w:sz w:val="22"/>
          <w:szCs w:val="22"/>
        </w:rPr>
      </w:pPr>
    </w:p>
    <w:p w:rsidR="00336F9B" w:rsidRPr="00B2716C" w:rsidRDefault="00336F9B" w:rsidP="00336F9B">
      <w:pPr>
        <w:pStyle w:val="Bodytext50"/>
        <w:shd w:val="clear" w:color="auto" w:fill="auto"/>
        <w:tabs>
          <w:tab w:val="left" w:pos="5577"/>
        </w:tabs>
        <w:spacing w:before="0" w:line="240" w:lineRule="auto"/>
        <w:ind w:left="40"/>
        <w:jc w:val="left"/>
        <w:rPr>
          <w:sz w:val="22"/>
          <w:szCs w:val="22"/>
        </w:rPr>
      </w:pPr>
    </w:p>
    <w:p w:rsidR="00336F9B" w:rsidRPr="00B2716C" w:rsidRDefault="00336F9B" w:rsidP="00336F9B">
      <w:pPr>
        <w:pStyle w:val="Bodytext50"/>
        <w:shd w:val="clear" w:color="auto" w:fill="auto"/>
        <w:tabs>
          <w:tab w:val="left" w:pos="5577"/>
        </w:tabs>
        <w:spacing w:before="0" w:line="240" w:lineRule="auto"/>
        <w:ind w:left="40"/>
        <w:jc w:val="left"/>
        <w:rPr>
          <w:sz w:val="22"/>
          <w:szCs w:val="22"/>
        </w:rPr>
      </w:pP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336F9B" w:rsidRDefault="00336F9B" w:rsidP="00336F9B">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336F9B">
        <w:rPr>
          <w:rFonts w:ascii="Times New Roman" w:hAnsi="Times New Roman" w:cs="Times New Roman"/>
        </w:rPr>
        <w:t>Соглашение о предоставлении сведений</w:t>
      </w:r>
    </w:p>
    <w:p w:rsidR="00336F9B" w:rsidRPr="00336F9B" w:rsidRDefault="00336F9B" w:rsidP="00336F9B">
      <w:pPr>
        <w:pStyle w:val="Barcode0"/>
        <w:shd w:val="clear" w:color="auto" w:fill="auto"/>
        <w:tabs>
          <w:tab w:val="left" w:pos="2843"/>
        </w:tabs>
        <w:ind w:right="60"/>
        <w:jc w:val="both"/>
        <w:rPr>
          <w:rFonts w:ascii="Times New Roman" w:hAnsi="Times New Roman" w:cs="Times New Roman"/>
        </w:rPr>
      </w:pPr>
      <w:r w:rsidRPr="00336F9B">
        <w:rPr>
          <w:rFonts w:ascii="Times New Roman" w:hAnsi="Times New Roman" w:cs="Times New Roman"/>
        </w:rPr>
        <w:t xml:space="preserve">                                к договору № _________/__________от «____»_________201__г.</w:t>
      </w:r>
    </w:p>
    <w:p w:rsidR="00336F9B" w:rsidRPr="00336F9B" w:rsidRDefault="00336F9B" w:rsidP="00336F9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336F9B" w:rsidRPr="00336F9B" w:rsidRDefault="00336F9B" w:rsidP="00336F9B">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336F9B">
        <w:rPr>
          <w:rFonts w:ascii="Times New Roman" w:hAnsi="Times New Roman" w:cs="Times New Roman"/>
          <w:i/>
        </w:rPr>
        <w:t xml:space="preserve">г. </w:t>
      </w:r>
      <w:r w:rsidRPr="00336F9B">
        <w:rPr>
          <w:rFonts w:ascii="Times New Roman" w:hAnsi="Times New Roman" w:cs="Times New Roman"/>
        </w:rPr>
        <w:t>Мурманск</w:t>
      </w:r>
      <w:r w:rsidRPr="00336F9B">
        <w:rPr>
          <w:rFonts w:ascii="Times New Roman" w:hAnsi="Times New Roman" w:cs="Times New Roman"/>
          <w:i/>
        </w:rPr>
        <w:t xml:space="preserve">                                                                               </w:t>
      </w:r>
      <w:r w:rsidRPr="00336F9B">
        <w:rPr>
          <w:rFonts w:ascii="Times New Roman" w:hAnsi="Times New Roman" w:cs="Times New Roman"/>
        </w:rPr>
        <w:t>«___» __________201__г.</w:t>
      </w:r>
    </w:p>
    <w:p w:rsidR="00336F9B" w:rsidRPr="00336F9B" w:rsidRDefault="00336F9B" w:rsidP="00336F9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336F9B" w:rsidRPr="00336F9B" w:rsidRDefault="00336F9B" w:rsidP="00336F9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336F9B" w:rsidRPr="00336F9B" w:rsidRDefault="00336F9B" w:rsidP="00336F9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336F9B">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r w:rsidRPr="00336F9B">
        <w:rPr>
          <w:rFonts w:ascii="Times New Roman" w:hAnsi="Times New Roman" w:cs="Times New Roman"/>
        </w:rPr>
        <w:t xml:space="preserve"> </w:t>
      </w:r>
      <w:r w:rsidRPr="00336F9B">
        <w:rPr>
          <w:rStyle w:val="Barcode"/>
          <w:rFonts w:ascii="Times New Roman" w:hAnsi="Times New Roman" w:cs="Times New Roman"/>
        </w:rPr>
        <w:t>, по усмотрению Заказчика.</w:t>
      </w:r>
    </w:p>
    <w:p w:rsidR="00336F9B" w:rsidRPr="00336F9B" w:rsidRDefault="00336F9B" w:rsidP="00336F9B">
      <w:pPr>
        <w:pStyle w:val="Barcode0"/>
        <w:shd w:val="clear" w:color="auto" w:fill="auto"/>
        <w:tabs>
          <w:tab w:val="left" w:pos="284"/>
        </w:tabs>
        <w:ind w:right="60" w:firstLine="426"/>
        <w:jc w:val="both"/>
        <w:rPr>
          <w:rStyle w:val="Barcode"/>
          <w:rFonts w:ascii="Times New Roman" w:hAnsi="Times New Roman" w:cs="Times New Roman"/>
        </w:rPr>
      </w:pPr>
      <w:r w:rsidRPr="00336F9B">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36F9B" w:rsidRPr="00336F9B" w:rsidRDefault="00336F9B" w:rsidP="00336F9B">
      <w:pPr>
        <w:pStyle w:val="Barcode0"/>
        <w:tabs>
          <w:tab w:val="left" w:pos="284"/>
        </w:tabs>
        <w:ind w:right="60"/>
        <w:jc w:val="both"/>
        <w:rPr>
          <w:rFonts w:ascii="Times New Roman" w:hAnsi="Times New Roman" w:cs="Times New Roman"/>
        </w:rPr>
      </w:pPr>
      <w:r w:rsidRPr="00336F9B">
        <w:rPr>
          <w:rStyle w:val="Barcode"/>
          <w:rFonts w:ascii="Times New Roman" w:hAnsi="Times New Roman" w:cs="Times New Roman"/>
        </w:rPr>
        <w:tab/>
      </w:r>
      <w:r w:rsidRPr="00336F9B">
        <w:rPr>
          <w:rStyle w:val="Barcode"/>
          <w:rFonts w:ascii="Times New Roman" w:hAnsi="Times New Roman" w:cs="Times New Roman"/>
        </w:rPr>
        <w:tab/>
      </w:r>
      <w:r w:rsidRPr="00336F9B">
        <w:rPr>
          <w:rFonts w:ascii="Times New Roman" w:hAnsi="Times New Roman" w:cs="Times New Roman"/>
          <w:shd w:val="clear" w:color="auto" w:fill="FFFFFF"/>
        </w:rPr>
        <w:t>Подрядчик</w:t>
      </w:r>
      <w:r w:rsidRPr="00336F9B">
        <w:rPr>
          <w:rFonts w:ascii="Times New Roman" w:hAnsi="Times New Roman" w:cs="Times New Roman"/>
        </w:rPr>
        <w:t xml:space="preserve"> </w:t>
      </w:r>
      <w:r w:rsidRPr="00336F9B">
        <w:rPr>
          <w:rStyle w:val="Barcode"/>
          <w:rFonts w:ascii="Times New Roman" w:hAnsi="Times New Roman" w:cs="Times New Roman"/>
        </w:rPr>
        <w:t xml:space="preserve"> </w:t>
      </w:r>
      <w:r w:rsidRPr="00336F9B">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336F9B" w:rsidRPr="00336F9B" w:rsidRDefault="00336F9B" w:rsidP="00336F9B">
      <w:pPr>
        <w:pStyle w:val="Barcode0"/>
        <w:tabs>
          <w:tab w:val="left" w:pos="284"/>
        </w:tabs>
        <w:ind w:right="60"/>
        <w:jc w:val="both"/>
        <w:rPr>
          <w:rFonts w:ascii="Times New Roman" w:hAnsi="Times New Roman" w:cs="Times New Roman"/>
          <w:shd w:val="clear" w:color="auto" w:fill="FFFFFF"/>
        </w:rPr>
      </w:pPr>
      <w:r w:rsidRPr="00336F9B">
        <w:rPr>
          <w:rFonts w:ascii="Times New Roman" w:hAnsi="Times New Roman" w:cs="Times New Roman"/>
          <w:shd w:val="clear" w:color="auto" w:fill="FFFFFF"/>
        </w:rPr>
        <w:tab/>
      </w:r>
      <w:r w:rsidRPr="00336F9B">
        <w:rPr>
          <w:rFonts w:ascii="Times New Roman" w:hAnsi="Times New Roman" w:cs="Times New Roman"/>
          <w:shd w:val="clear" w:color="auto" w:fill="FFFFFF"/>
        </w:rPr>
        <w:tab/>
        <w:t>Подрядчик</w:t>
      </w:r>
      <w:r w:rsidRPr="00336F9B">
        <w:rPr>
          <w:rFonts w:ascii="Times New Roman" w:hAnsi="Times New Roman" w:cs="Times New Roman"/>
        </w:rPr>
        <w:t xml:space="preserve"> </w:t>
      </w:r>
      <w:r w:rsidRPr="00336F9B">
        <w:rPr>
          <w:rStyle w:val="Barcode"/>
          <w:rFonts w:ascii="Times New Roman" w:hAnsi="Times New Roman" w:cs="Times New Roman"/>
        </w:rPr>
        <w:t xml:space="preserve"> </w:t>
      </w:r>
      <w:r w:rsidRPr="00336F9B">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36F9B" w:rsidRPr="00336F9B" w:rsidRDefault="00336F9B" w:rsidP="00336F9B">
      <w:pPr>
        <w:tabs>
          <w:tab w:val="left" w:pos="567"/>
          <w:tab w:val="left" w:pos="851"/>
        </w:tabs>
        <w:spacing w:after="0" w:line="240" w:lineRule="auto"/>
        <w:ind w:left="1134"/>
        <w:jc w:val="both"/>
      </w:pPr>
    </w:p>
    <w:p w:rsidR="00336F9B" w:rsidRPr="00336F9B" w:rsidRDefault="00336F9B" w:rsidP="00336F9B">
      <w:pPr>
        <w:tabs>
          <w:tab w:val="left" w:pos="567"/>
          <w:tab w:val="left" w:pos="851"/>
        </w:tabs>
        <w:spacing w:after="0" w:line="240" w:lineRule="auto"/>
        <w:jc w:val="both"/>
      </w:pPr>
    </w:p>
    <w:p w:rsidR="00336F9B" w:rsidRPr="00336F9B" w:rsidRDefault="00336F9B" w:rsidP="00336F9B">
      <w:pPr>
        <w:tabs>
          <w:tab w:val="left" w:pos="567"/>
          <w:tab w:val="left" w:pos="851"/>
        </w:tabs>
        <w:spacing w:after="0" w:line="240" w:lineRule="auto"/>
        <w:jc w:val="both"/>
      </w:pPr>
    </w:p>
    <w:p w:rsidR="00336F9B" w:rsidRPr="00336F9B" w:rsidRDefault="00336F9B" w:rsidP="00336F9B">
      <w:pPr>
        <w:tabs>
          <w:tab w:val="left" w:pos="567"/>
          <w:tab w:val="left" w:pos="851"/>
        </w:tabs>
        <w:spacing w:after="0" w:line="240" w:lineRule="auto"/>
        <w:jc w:val="both"/>
      </w:pPr>
    </w:p>
    <w:p w:rsidR="00336F9B" w:rsidRPr="00336F9B" w:rsidRDefault="00336F9B" w:rsidP="00336F9B">
      <w:pPr>
        <w:tabs>
          <w:tab w:val="left" w:pos="567"/>
          <w:tab w:val="left" w:pos="851"/>
        </w:tabs>
        <w:spacing w:after="0" w:line="240" w:lineRule="auto"/>
        <w:jc w:val="both"/>
      </w:pPr>
      <w:r w:rsidRPr="00336F9B">
        <w:t xml:space="preserve">  </w:t>
      </w:r>
      <w:r w:rsidRPr="00336F9B">
        <w:rPr>
          <w:rStyle w:val="Barcode"/>
        </w:rPr>
        <w:t xml:space="preserve">Подрядчик________________  </w:t>
      </w:r>
      <w:r>
        <w:rPr>
          <w:rStyle w:val="Barcode"/>
        </w:rPr>
        <w:tab/>
      </w:r>
      <w:r>
        <w:rPr>
          <w:rStyle w:val="Barcode"/>
        </w:rPr>
        <w:tab/>
      </w:r>
      <w:r>
        <w:rPr>
          <w:rStyle w:val="Barcode"/>
        </w:rPr>
        <w:tab/>
      </w:r>
      <w:r w:rsidRPr="00336F9B">
        <w:rPr>
          <w:rStyle w:val="Barcode"/>
        </w:rPr>
        <w:t xml:space="preserve">    Заказчик ____________________________</w:t>
      </w: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36F9B" w:rsidRPr="00336F9B" w:rsidRDefault="00336F9B" w:rsidP="00336F9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C76DE" w:rsidRPr="00336F9B" w:rsidRDefault="00FC76DE"/>
    <w:sectPr w:rsidR="00FC76DE" w:rsidRPr="00336F9B" w:rsidSect="007B6D5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17B17">
      <w:pPr>
        <w:spacing w:after="0" w:line="240" w:lineRule="auto"/>
      </w:pPr>
      <w:r>
        <w:separator/>
      </w:r>
    </w:p>
  </w:endnote>
  <w:endnote w:type="continuationSeparator" w:id="0">
    <w:p w:rsidR="00000000" w:rsidRDefault="00F17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D032C4"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F17B17">
      <w:rPr>
        <w:noProof/>
        <w:sz w:val="20"/>
        <w:szCs w:val="20"/>
      </w:rPr>
      <w:t>4</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17B17">
      <w:pPr>
        <w:spacing w:after="0" w:line="240" w:lineRule="auto"/>
      </w:pPr>
      <w:r>
        <w:separator/>
      </w:r>
    </w:p>
  </w:footnote>
  <w:footnote w:type="continuationSeparator" w:id="0">
    <w:p w:rsidR="00000000" w:rsidRDefault="00F17B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C27"/>
    <w:rsid w:val="00336F9B"/>
    <w:rsid w:val="007E0C27"/>
    <w:rsid w:val="00D032C4"/>
    <w:rsid w:val="00F17B17"/>
    <w:rsid w:val="00FC7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C411E-75B8-4175-97FA-AFD2062E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F9B"/>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336F9B"/>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6F9B"/>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336F9B"/>
    <w:pPr>
      <w:spacing w:after="120"/>
    </w:pPr>
    <w:rPr>
      <w:sz w:val="20"/>
      <w:szCs w:val="20"/>
      <w:lang w:val="x-none" w:eastAsia="x-none"/>
    </w:rPr>
  </w:style>
  <w:style w:type="character" w:customStyle="1" w:styleId="a4">
    <w:name w:val="Основной текст Знак"/>
    <w:basedOn w:val="a0"/>
    <w:link w:val="a3"/>
    <w:uiPriority w:val="99"/>
    <w:semiHidden/>
    <w:rsid w:val="00336F9B"/>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336F9B"/>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336F9B"/>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336F9B"/>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336F9B"/>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336F9B"/>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336F9B"/>
    <w:rPr>
      <w:sz w:val="24"/>
      <w:szCs w:val="24"/>
      <w:shd w:val="clear" w:color="auto" w:fill="FFFFFF"/>
    </w:rPr>
  </w:style>
  <w:style w:type="paragraph" w:customStyle="1" w:styleId="Heading70">
    <w:name w:val="Heading #7"/>
    <w:basedOn w:val="a"/>
    <w:link w:val="Heading7"/>
    <w:rsid w:val="00336F9B"/>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336F9B"/>
    <w:rPr>
      <w:sz w:val="24"/>
      <w:szCs w:val="24"/>
      <w:shd w:val="clear" w:color="auto" w:fill="FFFFFF"/>
    </w:rPr>
  </w:style>
  <w:style w:type="paragraph" w:customStyle="1" w:styleId="3">
    <w:name w:val="Основной текст3"/>
    <w:basedOn w:val="a"/>
    <w:link w:val="Bodytext"/>
    <w:rsid w:val="00336F9B"/>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336F9B"/>
    <w:pPr>
      <w:ind w:left="720"/>
      <w:contextualSpacing/>
    </w:pPr>
    <w:rPr>
      <w:rFonts w:ascii="Calibri" w:hAnsi="Calibri"/>
    </w:rPr>
  </w:style>
  <w:style w:type="paragraph" w:customStyle="1" w:styleId="FR1">
    <w:name w:val="FR1"/>
    <w:rsid w:val="00336F9B"/>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336F9B"/>
    <w:rPr>
      <w:sz w:val="24"/>
      <w:szCs w:val="24"/>
      <w:shd w:val="clear" w:color="auto" w:fill="FFFFFF"/>
    </w:rPr>
  </w:style>
  <w:style w:type="paragraph" w:customStyle="1" w:styleId="Bodytext50">
    <w:name w:val="Body text (5)"/>
    <w:basedOn w:val="a"/>
    <w:link w:val="Bodytext5"/>
    <w:rsid w:val="00336F9B"/>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336F9B"/>
    <w:rPr>
      <w:sz w:val="24"/>
      <w:szCs w:val="24"/>
      <w:u w:val="single"/>
      <w:shd w:val="clear" w:color="auto" w:fill="FFFFFF"/>
    </w:rPr>
  </w:style>
  <w:style w:type="character" w:customStyle="1" w:styleId="Bodytext7">
    <w:name w:val="Body text (7)_"/>
    <w:link w:val="Bodytext70"/>
    <w:rsid w:val="00336F9B"/>
    <w:rPr>
      <w:shd w:val="clear" w:color="auto" w:fill="FFFFFF"/>
    </w:rPr>
  </w:style>
  <w:style w:type="character" w:customStyle="1" w:styleId="Bodytext10">
    <w:name w:val="Body text (10)_"/>
    <w:link w:val="Bodytext100"/>
    <w:rsid w:val="00336F9B"/>
    <w:rPr>
      <w:spacing w:val="-10"/>
      <w:sz w:val="28"/>
      <w:szCs w:val="28"/>
      <w:shd w:val="clear" w:color="auto" w:fill="FFFFFF"/>
    </w:rPr>
  </w:style>
  <w:style w:type="character" w:customStyle="1" w:styleId="Heading6">
    <w:name w:val="Heading #6"/>
    <w:rsid w:val="00336F9B"/>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336F9B"/>
    <w:rPr>
      <w:sz w:val="27"/>
      <w:szCs w:val="27"/>
      <w:shd w:val="clear" w:color="auto" w:fill="FFFFFF"/>
    </w:rPr>
  </w:style>
  <w:style w:type="paragraph" w:customStyle="1" w:styleId="Bodytext70">
    <w:name w:val="Body text (7)"/>
    <w:basedOn w:val="a"/>
    <w:link w:val="Bodytext7"/>
    <w:rsid w:val="00336F9B"/>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336F9B"/>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336F9B"/>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336F9B"/>
    <w:rPr>
      <w:shd w:val="clear" w:color="auto" w:fill="FFFFFF"/>
    </w:rPr>
  </w:style>
  <w:style w:type="paragraph" w:customStyle="1" w:styleId="Barcode0">
    <w:name w:val="Barcode"/>
    <w:basedOn w:val="a"/>
    <w:link w:val="Barcode"/>
    <w:uiPriority w:val="99"/>
    <w:rsid w:val="00336F9B"/>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336F9B"/>
    <w:rPr>
      <w:vertAlign w:val="superscript"/>
    </w:rPr>
  </w:style>
  <w:style w:type="paragraph" w:styleId="a9">
    <w:name w:val="footer"/>
    <w:basedOn w:val="a"/>
    <w:link w:val="aa"/>
    <w:uiPriority w:val="99"/>
    <w:unhideWhenUsed/>
    <w:rsid w:val="00336F9B"/>
    <w:pPr>
      <w:tabs>
        <w:tab w:val="center" w:pos="4677"/>
        <w:tab w:val="right" w:pos="9355"/>
      </w:tabs>
    </w:pPr>
  </w:style>
  <w:style w:type="character" w:customStyle="1" w:styleId="aa">
    <w:name w:val="Нижний колонтитул Знак"/>
    <w:basedOn w:val="a0"/>
    <w:link w:val="a9"/>
    <w:uiPriority w:val="99"/>
    <w:rsid w:val="00336F9B"/>
    <w:rPr>
      <w:rFonts w:ascii="Times New Roman" w:eastAsia="Calibri" w:hAnsi="Times New Roman" w:cs="Times New Roman"/>
      <w:color w:val="000000"/>
      <w:lang w:eastAsia="ru-RU"/>
    </w:rPr>
  </w:style>
  <w:style w:type="paragraph" w:customStyle="1" w:styleId="ab">
    <w:name w:val="Пункт"/>
    <w:basedOn w:val="a"/>
    <w:rsid w:val="00336F9B"/>
    <w:pPr>
      <w:numPr>
        <w:ilvl w:val="2"/>
      </w:numPr>
      <w:tabs>
        <w:tab w:val="num" w:pos="1134"/>
      </w:tabs>
      <w:spacing w:after="0" w:line="360" w:lineRule="auto"/>
      <w:ind w:left="1134" w:hanging="1134"/>
      <w:jc w:val="both"/>
    </w:pPr>
    <w:rPr>
      <w:rFonts w:eastAsia="Times New Roman"/>
      <w:snapToGrid w:val="0"/>
      <w:szCs w:val="20"/>
    </w:rPr>
  </w:style>
  <w:style w:type="paragraph" w:styleId="ac">
    <w:name w:val="Balloon Text"/>
    <w:basedOn w:val="a"/>
    <w:link w:val="ad"/>
    <w:uiPriority w:val="99"/>
    <w:semiHidden/>
    <w:unhideWhenUsed/>
    <w:rsid w:val="00D032C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032C4"/>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69B0E2BD</Template>
  <TotalTime>19</TotalTime>
  <Pages>23</Pages>
  <Words>11577</Words>
  <Characters>65992</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77415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3</cp:revision>
  <cp:lastPrinted>2016-03-21T13:51:00Z</cp:lastPrinted>
  <dcterms:created xsi:type="dcterms:W3CDTF">2016-03-21T13:33:00Z</dcterms:created>
  <dcterms:modified xsi:type="dcterms:W3CDTF">2016-04-11T06:56:00Z</dcterms:modified>
</cp:coreProperties>
</file>